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49292" w14:textId="77777777" w:rsidR="004E3FA5" w:rsidRPr="008776C0" w:rsidRDefault="004E3FA5" w:rsidP="009678EC">
      <w:pPr>
        <w:spacing w:line="276" w:lineRule="auto"/>
      </w:pPr>
      <w:bookmarkStart w:id="0" w:name="_Toc209500354"/>
      <w:bookmarkStart w:id="1" w:name="_Toc421893020"/>
    </w:p>
    <w:p w14:paraId="0447C75B" w14:textId="77777777" w:rsidR="004E3FA5" w:rsidRPr="008776C0" w:rsidRDefault="004E3FA5" w:rsidP="009678EC">
      <w:pPr>
        <w:spacing w:line="276" w:lineRule="auto"/>
      </w:pPr>
    </w:p>
    <w:p w14:paraId="50B79924" w14:textId="77777777" w:rsidR="004E3FA5" w:rsidRPr="008776C0" w:rsidRDefault="004E3FA5" w:rsidP="009678EC">
      <w:pPr>
        <w:spacing w:line="276" w:lineRule="auto"/>
      </w:pPr>
    </w:p>
    <w:p w14:paraId="2E7AE4ED" w14:textId="77777777" w:rsidR="00E34943" w:rsidRPr="008776C0" w:rsidRDefault="00E34943" w:rsidP="009678EC">
      <w:pPr>
        <w:spacing w:line="276" w:lineRule="auto"/>
        <w:rPr>
          <w:b/>
          <w:sz w:val="24"/>
        </w:rPr>
      </w:pPr>
    </w:p>
    <w:p w14:paraId="3BAD32B0" w14:textId="77777777" w:rsidR="00E34943" w:rsidRPr="008776C0" w:rsidRDefault="00E34943" w:rsidP="009678EC">
      <w:pPr>
        <w:spacing w:line="276" w:lineRule="auto"/>
        <w:rPr>
          <w:b/>
          <w:sz w:val="24"/>
        </w:rPr>
      </w:pPr>
    </w:p>
    <w:p w14:paraId="7E7E5490" w14:textId="77777777" w:rsidR="00E34943" w:rsidRPr="008776C0" w:rsidRDefault="00E34943" w:rsidP="009678EC">
      <w:pPr>
        <w:spacing w:line="276" w:lineRule="auto"/>
        <w:rPr>
          <w:b/>
          <w:sz w:val="24"/>
        </w:rPr>
      </w:pPr>
    </w:p>
    <w:p w14:paraId="4F7F1538" w14:textId="77777777" w:rsidR="00E34943" w:rsidRPr="008776C0" w:rsidRDefault="00E34943" w:rsidP="009678EC">
      <w:pPr>
        <w:spacing w:line="276" w:lineRule="auto"/>
        <w:rPr>
          <w:b/>
          <w:sz w:val="24"/>
        </w:rPr>
      </w:pPr>
      <w:r w:rsidRPr="008776C0">
        <w:rPr>
          <w:b/>
          <w:sz w:val="24"/>
        </w:rPr>
        <w:t>Dossier Afspraken en Procedures (DAP)</w:t>
      </w:r>
    </w:p>
    <w:p w14:paraId="595DD764" w14:textId="77777777" w:rsidR="00E34943" w:rsidRPr="008776C0" w:rsidRDefault="00E34943" w:rsidP="009678EC">
      <w:pPr>
        <w:spacing w:line="276" w:lineRule="auto"/>
        <w:rPr>
          <w:b/>
          <w:sz w:val="24"/>
        </w:rPr>
      </w:pPr>
    </w:p>
    <w:p w14:paraId="001CED33" w14:textId="77777777" w:rsidR="00052D8C" w:rsidRPr="008776C0" w:rsidRDefault="008A0194" w:rsidP="009678EC">
      <w:pPr>
        <w:spacing w:line="276" w:lineRule="auto"/>
      </w:pPr>
      <w:r>
        <w:rPr>
          <w:b/>
          <w:sz w:val="24"/>
        </w:rPr>
        <w:t xml:space="preserve">Raamovereenkomst </w:t>
      </w:r>
      <w:r w:rsidR="00236E48">
        <w:rPr>
          <w:b/>
          <w:sz w:val="24"/>
        </w:rPr>
        <w:t xml:space="preserve">Resultaatverplichte </w:t>
      </w:r>
      <w:r>
        <w:rPr>
          <w:b/>
          <w:sz w:val="24"/>
        </w:rPr>
        <w:t>ICT</w:t>
      </w:r>
      <w:r w:rsidR="00236E48">
        <w:rPr>
          <w:b/>
          <w:sz w:val="24"/>
        </w:rPr>
        <w:t>-O</w:t>
      </w:r>
      <w:r>
        <w:rPr>
          <w:b/>
          <w:sz w:val="24"/>
        </w:rPr>
        <w:t>pdrachten</w:t>
      </w:r>
      <w:r w:rsidR="00E34943"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3353C325" wp14:editId="2F72261A">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DB1102" w:rsidRPr="005A03FB" w14:paraId="0B414637" w14:textId="77777777" w:rsidTr="00B70711">
                              <w:trPr>
                                <w:trHeight w:val="1787"/>
                              </w:trPr>
                              <w:tc>
                                <w:tcPr>
                                  <w:tcW w:w="4788" w:type="dxa"/>
                                  <w:tcBorders>
                                    <w:top w:val="nil"/>
                                    <w:left w:val="nil"/>
                                    <w:bottom w:val="nil"/>
                                    <w:right w:val="nil"/>
                                  </w:tcBorders>
                                </w:tcPr>
                                <w:p w14:paraId="5E5202C6" w14:textId="77777777" w:rsidR="00DB1102" w:rsidRPr="005A03FB" w:rsidRDefault="00DB1102">
                                  <w:bookmarkStart w:id="2" w:name="bmLintregel1" w:colFirst="0" w:colLast="1"/>
                                  <w:r w:rsidRPr="005A03FB">
                                    <w:rPr>
                                      <w:noProof/>
                                    </w:rPr>
                                    <w:drawing>
                                      <wp:inline distT="0" distB="0" distL="0" distR="0" wp14:anchorId="48E09A22" wp14:editId="6B85F845">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1405" cy="1590675"/>
                                                </a:xfrm>
                                                <a:prstGeom prst="rect">
                                                  <a:avLst/>
                                                </a:prstGeom>
                                              </pic:spPr>
                                            </pic:pic>
                                          </a:graphicData>
                                        </a:graphic>
                                      </wp:inline>
                                    </w:drawing>
                                  </w:r>
                                </w:p>
                              </w:tc>
                            </w:tr>
                            <w:bookmarkEnd w:id="2"/>
                          </w:tbl>
                          <w:p w14:paraId="622F6F1D" w14:textId="77777777" w:rsidR="00DB1102" w:rsidRPr="005A03FB" w:rsidRDefault="00DB1102"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3C325"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DB1102" w:rsidRPr="005A03FB" w14:paraId="0B414637" w14:textId="77777777" w:rsidTr="00B70711">
                        <w:trPr>
                          <w:trHeight w:val="1787"/>
                        </w:trPr>
                        <w:tc>
                          <w:tcPr>
                            <w:tcW w:w="4788" w:type="dxa"/>
                            <w:tcBorders>
                              <w:top w:val="nil"/>
                              <w:left w:val="nil"/>
                              <w:bottom w:val="nil"/>
                              <w:right w:val="nil"/>
                            </w:tcBorders>
                          </w:tcPr>
                          <w:p w14:paraId="5E5202C6" w14:textId="77777777" w:rsidR="00DB1102" w:rsidRPr="005A03FB" w:rsidRDefault="00DB1102">
                            <w:bookmarkStart w:id="3" w:name="bmLintregel1" w:colFirst="0" w:colLast="1"/>
                            <w:r w:rsidRPr="005A03FB">
                              <w:rPr>
                                <w:noProof/>
                              </w:rPr>
                              <w:drawing>
                                <wp:inline distT="0" distB="0" distL="0" distR="0" wp14:anchorId="48E09A22" wp14:editId="6B85F845">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1405" cy="1590675"/>
                                          </a:xfrm>
                                          <a:prstGeom prst="rect">
                                            <a:avLst/>
                                          </a:prstGeom>
                                        </pic:spPr>
                                      </pic:pic>
                                    </a:graphicData>
                                  </a:graphic>
                                </wp:inline>
                              </w:drawing>
                            </w:r>
                          </w:p>
                        </w:tc>
                      </w:tr>
                      <w:bookmarkEnd w:id="3"/>
                    </w:tbl>
                    <w:p w14:paraId="622F6F1D" w14:textId="77777777" w:rsidR="00DB1102" w:rsidRPr="005A03FB" w:rsidRDefault="00DB1102"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492C8E1C" wp14:editId="4D5499C5">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DB1102" w:rsidRPr="005A03FB" w14:paraId="1E69FB44" w14:textId="77777777" w:rsidTr="002D1724">
                              <w:trPr>
                                <w:trHeight w:val="2140"/>
                              </w:trPr>
                              <w:tc>
                                <w:tcPr>
                                  <w:tcW w:w="760" w:type="dxa"/>
                                  <w:shd w:val="clear" w:color="auto" w:fill="auto"/>
                                </w:tcPr>
                                <w:p w14:paraId="6F4753E2" w14:textId="77777777" w:rsidR="00DB1102" w:rsidRPr="005A03FB" w:rsidRDefault="00DB1102" w:rsidP="00B70711">
                                  <w:pPr>
                                    <w:spacing w:line="240" w:lineRule="auto"/>
                                  </w:pPr>
                                  <w:bookmarkStart w:id="4" w:name="bmRijkslogo" w:colFirst="0" w:colLast="0"/>
                                  <w:r w:rsidRPr="005A03FB">
                                    <w:rPr>
                                      <w:noProof/>
                                    </w:rPr>
                                    <w:drawing>
                                      <wp:inline distT="0" distB="0" distL="0" distR="0" wp14:anchorId="0D925AD1" wp14:editId="42B2BF32">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14:paraId="62D92469" w14:textId="77777777" w:rsidR="00DB1102" w:rsidRPr="005A03FB" w:rsidRDefault="00DB1102"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C8E1C"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DB1102" w:rsidRPr="005A03FB" w14:paraId="1E69FB44" w14:textId="77777777" w:rsidTr="002D1724">
                        <w:trPr>
                          <w:trHeight w:val="2140"/>
                        </w:trPr>
                        <w:tc>
                          <w:tcPr>
                            <w:tcW w:w="760" w:type="dxa"/>
                            <w:shd w:val="clear" w:color="auto" w:fill="auto"/>
                          </w:tcPr>
                          <w:p w14:paraId="6F4753E2" w14:textId="77777777" w:rsidR="00DB1102" w:rsidRPr="005A03FB" w:rsidRDefault="00DB1102" w:rsidP="00B70711">
                            <w:pPr>
                              <w:spacing w:line="240" w:lineRule="auto"/>
                            </w:pPr>
                            <w:bookmarkStart w:id="5" w:name="bmRijkslogo" w:colFirst="0" w:colLast="0"/>
                            <w:r w:rsidRPr="005A03FB">
                              <w:rPr>
                                <w:noProof/>
                              </w:rPr>
                              <w:drawing>
                                <wp:inline distT="0" distB="0" distL="0" distR="0" wp14:anchorId="0D925AD1" wp14:editId="42B2BF32">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14:paraId="62D92469" w14:textId="77777777" w:rsidR="00DB1102" w:rsidRPr="005A03FB" w:rsidRDefault="00DB1102" w:rsidP="00052D8C"/>
                  </w:txbxContent>
                </v:textbox>
                <w10:wrap anchorx="page" anchory="page"/>
              </v:shape>
            </w:pict>
          </mc:Fallback>
        </mc:AlternateContent>
      </w:r>
    </w:p>
    <w:p w14:paraId="70C47725" w14:textId="77777777" w:rsidR="00052D8C" w:rsidRPr="008776C0" w:rsidRDefault="00052D8C" w:rsidP="009678EC">
      <w:pPr>
        <w:spacing w:line="276" w:lineRule="auto"/>
      </w:pPr>
    </w:p>
    <w:p w14:paraId="3C1BBA6F" w14:textId="77777777" w:rsidR="00052D8C" w:rsidRPr="008776C0" w:rsidRDefault="00052D8C" w:rsidP="009678EC">
      <w:pPr>
        <w:spacing w:line="276" w:lineRule="auto"/>
      </w:pPr>
    </w:p>
    <w:p w14:paraId="0ECBFD15" w14:textId="77777777" w:rsidR="00E34943" w:rsidRPr="008776C0" w:rsidRDefault="00E34943" w:rsidP="009678EC">
      <w:pPr>
        <w:spacing w:line="276" w:lineRule="auto"/>
      </w:pPr>
    </w:p>
    <w:p w14:paraId="42B8D06B" w14:textId="77777777" w:rsidR="00E34943" w:rsidRPr="008776C0" w:rsidRDefault="00E34943" w:rsidP="009678EC">
      <w:pPr>
        <w:spacing w:line="276" w:lineRule="auto"/>
      </w:pPr>
    </w:p>
    <w:p w14:paraId="47205EC7" w14:textId="77777777" w:rsidR="00E34943" w:rsidRPr="008776C0" w:rsidRDefault="00E34943" w:rsidP="009678EC">
      <w:pPr>
        <w:spacing w:line="276" w:lineRule="auto"/>
      </w:pPr>
    </w:p>
    <w:p w14:paraId="3FE0E431" w14:textId="77777777" w:rsidR="00E34943" w:rsidRPr="008776C0" w:rsidRDefault="00E34943" w:rsidP="009678EC">
      <w:pPr>
        <w:spacing w:line="276" w:lineRule="auto"/>
      </w:pPr>
    </w:p>
    <w:p w14:paraId="319EF4DB" w14:textId="77777777" w:rsidR="00E34943" w:rsidRPr="008776C0" w:rsidRDefault="00E34943" w:rsidP="009678EC">
      <w:pPr>
        <w:spacing w:line="276" w:lineRule="auto"/>
      </w:pPr>
    </w:p>
    <w:p w14:paraId="3A245338" w14:textId="77777777" w:rsidR="00E34943" w:rsidRPr="008776C0" w:rsidRDefault="00E34943" w:rsidP="009678EC">
      <w:pPr>
        <w:spacing w:line="276" w:lineRule="auto"/>
      </w:pPr>
    </w:p>
    <w:p w14:paraId="1E996722" w14:textId="77777777" w:rsidR="00E34943" w:rsidRPr="008776C0" w:rsidRDefault="00E34943" w:rsidP="009678EC">
      <w:pPr>
        <w:spacing w:line="276" w:lineRule="auto"/>
      </w:pPr>
    </w:p>
    <w:p w14:paraId="7E164A61" w14:textId="77777777" w:rsidR="00E34943" w:rsidRPr="008776C0" w:rsidRDefault="00E34943" w:rsidP="009678EC">
      <w:pPr>
        <w:spacing w:line="276" w:lineRule="auto"/>
      </w:pPr>
    </w:p>
    <w:p w14:paraId="383072EF" w14:textId="77777777" w:rsidR="00E34943" w:rsidRPr="008776C0" w:rsidRDefault="00E34943" w:rsidP="009678EC">
      <w:pPr>
        <w:spacing w:line="276" w:lineRule="auto"/>
      </w:pPr>
    </w:p>
    <w:p w14:paraId="35B612DE" w14:textId="77777777" w:rsidR="00E34943" w:rsidRPr="008776C0" w:rsidRDefault="00E34943" w:rsidP="009678EC">
      <w:pPr>
        <w:spacing w:line="276" w:lineRule="auto"/>
      </w:pPr>
    </w:p>
    <w:p w14:paraId="24FE9289" w14:textId="7B1B625B" w:rsidR="00EC7BE5" w:rsidRPr="008776C0" w:rsidRDefault="00E34943" w:rsidP="00E57CA8">
      <w:pPr>
        <w:spacing w:line="276" w:lineRule="auto"/>
        <w:ind w:left="1843" w:hanging="1843"/>
        <w:rPr>
          <w:b/>
        </w:rPr>
      </w:pPr>
      <w:r w:rsidRPr="008776C0">
        <w:t>Opdrachtgever</w:t>
      </w:r>
      <w:r w:rsidRPr="008776C0">
        <w:tab/>
      </w:r>
      <w:r w:rsidR="00E57CA8" w:rsidRPr="00E57CA8">
        <w:rPr>
          <w:b/>
        </w:rPr>
        <w:t>Ministerie van Volksgezondheid, Welzijn en Sport</w:t>
      </w:r>
      <w:r w:rsidR="00775B0A">
        <w:rPr>
          <w:b/>
        </w:rPr>
        <w:t xml:space="preserve"> (RIVM/SSC Campus)</w:t>
      </w:r>
      <w:r w:rsidR="00E57CA8" w:rsidRPr="00E57CA8">
        <w:rPr>
          <w:b/>
        </w:rPr>
        <w:t>, het Ministerie van Sociale Zaken en Werkgelegenheid en de Sociale verzekeringsbank</w:t>
      </w:r>
      <w:r w:rsidR="00C078A9">
        <w:rPr>
          <w:b/>
        </w:rPr>
        <w:t xml:space="preserve"> &gt; </w:t>
      </w:r>
      <w:r w:rsidR="00C078A9" w:rsidRPr="00C078A9">
        <w:rPr>
          <w:b/>
          <w:highlight w:val="yellow"/>
        </w:rPr>
        <w:t>VERMELDEN JUISTE DEELNEMERS</w:t>
      </w:r>
    </w:p>
    <w:p w14:paraId="55485AF9" w14:textId="77777777" w:rsidR="00EC7BE5" w:rsidRPr="008776C0" w:rsidRDefault="00EC7BE5" w:rsidP="009678EC">
      <w:pPr>
        <w:spacing w:line="276" w:lineRule="auto"/>
      </w:pPr>
    </w:p>
    <w:p w14:paraId="53D6EE0E" w14:textId="4BB44A21" w:rsidR="00E34943" w:rsidRPr="008776C0" w:rsidRDefault="002313C2" w:rsidP="009678EC">
      <w:pPr>
        <w:spacing w:line="276" w:lineRule="auto"/>
        <w:rPr>
          <w:b/>
        </w:rPr>
      </w:pPr>
      <w:r w:rsidRPr="00E308E5">
        <w:rPr>
          <w:highlight w:val="yellow"/>
        </w:rPr>
        <w:t>Opdrachtnemer</w:t>
      </w:r>
      <w:r w:rsidR="00E34943" w:rsidRPr="008776C0">
        <w:tab/>
        <w:t>:</w:t>
      </w:r>
      <w:r w:rsidR="00E34943" w:rsidRPr="008776C0">
        <w:tab/>
      </w:r>
    </w:p>
    <w:p w14:paraId="777762A1" w14:textId="77777777" w:rsidR="00EC7BE5" w:rsidRPr="008776C0" w:rsidRDefault="00EC7BE5" w:rsidP="009678EC">
      <w:pPr>
        <w:spacing w:line="276" w:lineRule="auto"/>
      </w:pPr>
    </w:p>
    <w:p w14:paraId="3A0FA8A2" w14:textId="3E52498A" w:rsidR="00E34943" w:rsidRPr="008776C0" w:rsidRDefault="00E675C3" w:rsidP="009678EC">
      <w:pPr>
        <w:spacing w:line="276" w:lineRule="auto"/>
        <w:rPr>
          <w:rFonts w:eastAsiaTheme="majorEastAsia" w:cstheme="majorBidi"/>
          <w:b/>
          <w:bCs/>
          <w:color w:val="365F91" w:themeColor="accent1" w:themeShade="BF"/>
          <w:sz w:val="28"/>
          <w:szCs w:val="28"/>
        </w:rPr>
      </w:pPr>
      <w:bookmarkStart w:id="6" w:name="_Toc209500289"/>
      <w:bookmarkStart w:id="7" w:name="_Toc209500355"/>
      <w:bookmarkEnd w:id="0"/>
      <w:bookmarkEnd w:id="1"/>
      <w:r w:rsidRPr="008776C0">
        <w:t>Versie</w:t>
      </w:r>
      <w:r w:rsidRPr="008776C0">
        <w:tab/>
      </w:r>
      <w:r w:rsidRPr="008776C0">
        <w:tab/>
      </w:r>
      <w:r w:rsidR="00C32724">
        <w:tab/>
      </w:r>
      <w:r w:rsidR="00C32724">
        <w:tab/>
      </w:r>
      <w:r w:rsidR="00C32724">
        <w:tab/>
        <w:t>:</w:t>
      </w:r>
      <w:r w:rsidR="00C32724">
        <w:tab/>
      </w:r>
      <w:r w:rsidR="00C078A9">
        <w:t>0</w:t>
      </w:r>
      <w:r w:rsidR="00E308E5">
        <w:t>.</w:t>
      </w:r>
      <w:r w:rsidR="00C078A9">
        <w:t>9</w:t>
      </w:r>
      <w:r w:rsidR="00E34943" w:rsidRPr="008776C0">
        <w:br w:type="page"/>
      </w:r>
    </w:p>
    <w:sdt>
      <w:sdtPr>
        <w:id w:val="-343013695"/>
        <w:docPartObj>
          <w:docPartGallery w:val="Table of Contents"/>
          <w:docPartUnique/>
        </w:docPartObj>
      </w:sdtPr>
      <w:sdtEndPr>
        <w:rPr>
          <w:b/>
          <w:bCs/>
        </w:rPr>
      </w:sdtEndPr>
      <w:sdtContent>
        <w:p w14:paraId="05C5294B" w14:textId="77777777" w:rsidR="001C6ECB" w:rsidRPr="008776C0" w:rsidRDefault="001C6ECB" w:rsidP="009678EC">
          <w:pPr>
            <w:spacing w:line="276" w:lineRule="auto"/>
            <w:rPr>
              <w:b/>
              <w:u w:val="single"/>
            </w:rPr>
          </w:pPr>
          <w:r w:rsidRPr="008776C0">
            <w:rPr>
              <w:b/>
              <w:u w:val="single"/>
            </w:rPr>
            <w:t>Inhoud</w:t>
          </w:r>
        </w:p>
        <w:p w14:paraId="4254C27C" w14:textId="791CE03C" w:rsidR="004816AE"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31189876" w:history="1">
            <w:r w:rsidR="004816AE" w:rsidRPr="00C22FF9">
              <w:rPr>
                <w:rStyle w:val="Hyperlink"/>
                <w:b/>
                <w:noProof/>
              </w:rPr>
              <w:t>1</w:t>
            </w:r>
            <w:r w:rsidR="004816AE">
              <w:rPr>
                <w:rFonts w:asciiTheme="minorHAnsi" w:eastAsiaTheme="minorEastAsia" w:hAnsiTheme="minorHAnsi" w:cstheme="minorBidi"/>
                <w:noProof/>
                <w:sz w:val="22"/>
                <w:szCs w:val="22"/>
              </w:rPr>
              <w:tab/>
            </w:r>
            <w:r w:rsidR="004816AE" w:rsidRPr="00C22FF9">
              <w:rPr>
                <w:rStyle w:val="Hyperlink"/>
                <w:b/>
                <w:noProof/>
              </w:rPr>
              <w:t>Documenteigenschappen</w:t>
            </w:r>
            <w:r w:rsidR="004816AE">
              <w:rPr>
                <w:noProof/>
                <w:webHidden/>
              </w:rPr>
              <w:tab/>
            </w:r>
            <w:r w:rsidR="004816AE">
              <w:rPr>
                <w:noProof/>
                <w:webHidden/>
              </w:rPr>
              <w:fldChar w:fldCharType="begin"/>
            </w:r>
            <w:r w:rsidR="004816AE">
              <w:rPr>
                <w:noProof/>
                <w:webHidden/>
              </w:rPr>
              <w:instrText xml:space="preserve"> PAGEREF _Toc31189876 \h </w:instrText>
            </w:r>
            <w:r w:rsidR="004816AE">
              <w:rPr>
                <w:noProof/>
                <w:webHidden/>
              </w:rPr>
            </w:r>
            <w:r w:rsidR="004816AE">
              <w:rPr>
                <w:noProof/>
                <w:webHidden/>
              </w:rPr>
              <w:fldChar w:fldCharType="separate"/>
            </w:r>
            <w:r w:rsidR="004816AE">
              <w:rPr>
                <w:noProof/>
                <w:webHidden/>
              </w:rPr>
              <w:t>3</w:t>
            </w:r>
            <w:r w:rsidR="004816AE">
              <w:rPr>
                <w:noProof/>
                <w:webHidden/>
              </w:rPr>
              <w:fldChar w:fldCharType="end"/>
            </w:r>
          </w:hyperlink>
        </w:p>
        <w:p w14:paraId="48B5E5E3" w14:textId="66720FB3"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77" w:history="1">
            <w:r w:rsidR="004816AE" w:rsidRPr="00C22FF9">
              <w:rPr>
                <w:rStyle w:val="Hyperlink"/>
                <w:b/>
                <w:noProof/>
              </w:rPr>
              <w:t>2</w:t>
            </w:r>
            <w:r w:rsidR="004816AE">
              <w:rPr>
                <w:rFonts w:asciiTheme="minorHAnsi" w:eastAsiaTheme="minorEastAsia" w:hAnsiTheme="minorHAnsi" w:cstheme="minorBidi"/>
                <w:noProof/>
                <w:sz w:val="22"/>
                <w:szCs w:val="22"/>
              </w:rPr>
              <w:tab/>
            </w:r>
            <w:r w:rsidR="004816AE" w:rsidRPr="00C22FF9">
              <w:rPr>
                <w:rStyle w:val="Hyperlink"/>
                <w:b/>
                <w:noProof/>
              </w:rPr>
              <w:t>Inleiding</w:t>
            </w:r>
            <w:r w:rsidR="004816AE">
              <w:rPr>
                <w:noProof/>
                <w:webHidden/>
              </w:rPr>
              <w:tab/>
            </w:r>
            <w:r w:rsidR="004816AE">
              <w:rPr>
                <w:noProof/>
                <w:webHidden/>
              </w:rPr>
              <w:fldChar w:fldCharType="begin"/>
            </w:r>
            <w:r w:rsidR="004816AE">
              <w:rPr>
                <w:noProof/>
                <w:webHidden/>
              </w:rPr>
              <w:instrText xml:space="preserve"> PAGEREF _Toc31189877 \h </w:instrText>
            </w:r>
            <w:r w:rsidR="004816AE">
              <w:rPr>
                <w:noProof/>
                <w:webHidden/>
              </w:rPr>
            </w:r>
            <w:r w:rsidR="004816AE">
              <w:rPr>
                <w:noProof/>
                <w:webHidden/>
              </w:rPr>
              <w:fldChar w:fldCharType="separate"/>
            </w:r>
            <w:r w:rsidR="004816AE">
              <w:rPr>
                <w:noProof/>
                <w:webHidden/>
              </w:rPr>
              <w:t>5</w:t>
            </w:r>
            <w:r w:rsidR="004816AE">
              <w:rPr>
                <w:noProof/>
                <w:webHidden/>
              </w:rPr>
              <w:fldChar w:fldCharType="end"/>
            </w:r>
          </w:hyperlink>
        </w:p>
        <w:p w14:paraId="05412350" w14:textId="0075C5D8"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78" w:history="1">
            <w:r w:rsidR="004816AE" w:rsidRPr="00C22FF9">
              <w:rPr>
                <w:rStyle w:val="Hyperlink"/>
                <w:b/>
                <w:noProof/>
              </w:rPr>
              <w:t>3</w:t>
            </w:r>
            <w:r w:rsidR="004816AE">
              <w:rPr>
                <w:rFonts w:asciiTheme="minorHAnsi" w:eastAsiaTheme="minorEastAsia" w:hAnsiTheme="minorHAnsi" w:cstheme="minorBidi"/>
                <w:noProof/>
                <w:sz w:val="22"/>
                <w:szCs w:val="22"/>
              </w:rPr>
              <w:tab/>
            </w:r>
            <w:r w:rsidR="004816AE" w:rsidRPr="00C22FF9">
              <w:rPr>
                <w:rStyle w:val="Hyperlink"/>
                <w:b/>
                <w:noProof/>
              </w:rPr>
              <w:t>Contactgegevens</w:t>
            </w:r>
            <w:r w:rsidR="004816AE">
              <w:rPr>
                <w:noProof/>
                <w:webHidden/>
              </w:rPr>
              <w:tab/>
            </w:r>
            <w:r w:rsidR="004816AE">
              <w:rPr>
                <w:noProof/>
                <w:webHidden/>
              </w:rPr>
              <w:fldChar w:fldCharType="begin"/>
            </w:r>
            <w:r w:rsidR="004816AE">
              <w:rPr>
                <w:noProof/>
                <w:webHidden/>
              </w:rPr>
              <w:instrText xml:space="preserve"> PAGEREF _Toc31189878 \h </w:instrText>
            </w:r>
            <w:r w:rsidR="004816AE">
              <w:rPr>
                <w:noProof/>
                <w:webHidden/>
              </w:rPr>
            </w:r>
            <w:r w:rsidR="004816AE">
              <w:rPr>
                <w:noProof/>
                <w:webHidden/>
              </w:rPr>
              <w:fldChar w:fldCharType="separate"/>
            </w:r>
            <w:r w:rsidR="004816AE">
              <w:rPr>
                <w:noProof/>
                <w:webHidden/>
              </w:rPr>
              <w:t>6</w:t>
            </w:r>
            <w:r w:rsidR="004816AE">
              <w:rPr>
                <w:noProof/>
                <w:webHidden/>
              </w:rPr>
              <w:fldChar w:fldCharType="end"/>
            </w:r>
          </w:hyperlink>
        </w:p>
        <w:p w14:paraId="2EF4727B" w14:textId="22C87413"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79" w:history="1">
            <w:r w:rsidR="004816AE" w:rsidRPr="00C22FF9">
              <w:rPr>
                <w:rStyle w:val="Hyperlink"/>
                <w:b/>
                <w:noProof/>
              </w:rPr>
              <w:t>4</w:t>
            </w:r>
            <w:r w:rsidR="004816AE">
              <w:rPr>
                <w:rFonts w:asciiTheme="minorHAnsi" w:eastAsiaTheme="minorEastAsia" w:hAnsiTheme="minorHAnsi" w:cstheme="minorBidi"/>
                <w:noProof/>
                <w:sz w:val="22"/>
                <w:szCs w:val="22"/>
              </w:rPr>
              <w:tab/>
            </w:r>
            <w:r w:rsidR="004816AE" w:rsidRPr="00C22FF9">
              <w:rPr>
                <w:rStyle w:val="Hyperlink"/>
                <w:b/>
                <w:noProof/>
              </w:rPr>
              <w:t>Aanvraagproces</w:t>
            </w:r>
            <w:r w:rsidR="004816AE">
              <w:rPr>
                <w:noProof/>
                <w:webHidden/>
              </w:rPr>
              <w:tab/>
            </w:r>
            <w:r w:rsidR="004816AE">
              <w:rPr>
                <w:noProof/>
                <w:webHidden/>
              </w:rPr>
              <w:fldChar w:fldCharType="begin"/>
            </w:r>
            <w:r w:rsidR="004816AE">
              <w:rPr>
                <w:noProof/>
                <w:webHidden/>
              </w:rPr>
              <w:instrText xml:space="preserve"> PAGEREF _Toc31189879 \h </w:instrText>
            </w:r>
            <w:r w:rsidR="004816AE">
              <w:rPr>
                <w:noProof/>
                <w:webHidden/>
              </w:rPr>
            </w:r>
            <w:r w:rsidR="004816AE">
              <w:rPr>
                <w:noProof/>
                <w:webHidden/>
              </w:rPr>
              <w:fldChar w:fldCharType="separate"/>
            </w:r>
            <w:r w:rsidR="004816AE">
              <w:rPr>
                <w:noProof/>
                <w:webHidden/>
              </w:rPr>
              <w:t>8</w:t>
            </w:r>
            <w:r w:rsidR="004816AE">
              <w:rPr>
                <w:noProof/>
                <w:webHidden/>
              </w:rPr>
              <w:fldChar w:fldCharType="end"/>
            </w:r>
          </w:hyperlink>
        </w:p>
        <w:p w14:paraId="72D897EC" w14:textId="43465A11"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80" w:history="1">
            <w:r w:rsidR="004816AE" w:rsidRPr="00C22FF9">
              <w:rPr>
                <w:rStyle w:val="Hyperlink"/>
                <w:b/>
                <w:noProof/>
              </w:rPr>
              <w:t>5</w:t>
            </w:r>
            <w:r w:rsidR="004816AE">
              <w:rPr>
                <w:rFonts w:asciiTheme="minorHAnsi" w:eastAsiaTheme="minorEastAsia" w:hAnsiTheme="minorHAnsi" w:cstheme="minorBidi"/>
                <w:noProof/>
                <w:sz w:val="22"/>
                <w:szCs w:val="22"/>
              </w:rPr>
              <w:tab/>
            </w:r>
            <w:r w:rsidR="004816AE" w:rsidRPr="00C22FF9">
              <w:rPr>
                <w:rStyle w:val="Hyperlink"/>
                <w:b/>
                <w:noProof/>
              </w:rPr>
              <w:t>Afspraken gedurende de looptijd</w:t>
            </w:r>
            <w:r w:rsidR="004816AE">
              <w:rPr>
                <w:noProof/>
                <w:webHidden/>
              </w:rPr>
              <w:tab/>
            </w:r>
            <w:r w:rsidR="004816AE">
              <w:rPr>
                <w:noProof/>
                <w:webHidden/>
              </w:rPr>
              <w:fldChar w:fldCharType="begin"/>
            </w:r>
            <w:r w:rsidR="004816AE">
              <w:rPr>
                <w:noProof/>
                <w:webHidden/>
              </w:rPr>
              <w:instrText xml:space="preserve"> PAGEREF _Toc31189880 \h </w:instrText>
            </w:r>
            <w:r w:rsidR="004816AE">
              <w:rPr>
                <w:noProof/>
                <w:webHidden/>
              </w:rPr>
            </w:r>
            <w:r w:rsidR="004816AE">
              <w:rPr>
                <w:noProof/>
                <w:webHidden/>
              </w:rPr>
              <w:fldChar w:fldCharType="separate"/>
            </w:r>
            <w:r w:rsidR="004816AE">
              <w:rPr>
                <w:noProof/>
                <w:webHidden/>
              </w:rPr>
              <w:t>9</w:t>
            </w:r>
            <w:r w:rsidR="004816AE">
              <w:rPr>
                <w:noProof/>
                <w:webHidden/>
              </w:rPr>
              <w:fldChar w:fldCharType="end"/>
            </w:r>
          </w:hyperlink>
        </w:p>
        <w:p w14:paraId="7A491E42" w14:textId="6A1B40DE"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81" w:history="1">
            <w:r w:rsidR="004816AE" w:rsidRPr="00C22FF9">
              <w:rPr>
                <w:rStyle w:val="Hyperlink"/>
                <w:b/>
                <w:noProof/>
              </w:rPr>
              <w:t>6</w:t>
            </w:r>
            <w:r w:rsidR="004816AE">
              <w:rPr>
                <w:rFonts w:asciiTheme="minorHAnsi" w:eastAsiaTheme="minorEastAsia" w:hAnsiTheme="minorHAnsi" w:cstheme="minorBidi"/>
                <w:noProof/>
                <w:sz w:val="22"/>
                <w:szCs w:val="22"/>
              </w:rPr>
              <w:tab/>
            </w:r>
            <w:r w:rsidR="004816AE" w:rsidRPr="00C22FF9">
              <w:rPr>
                <w:rStyle w:val="Hyperlink"/>
                <w:b/>
                <w:noProof/>
              </w:rPr>
              <w:t>Acceptatie en facturatie</w:t>
            </w:r>
            <w:r w:rsidR="004816AE">
              <w:rPr>
                <w:noProof/>
                <w:webHidden/>
              </w:rPr>
              <w:tab/>
            </w:r>
            <w:r w:rsidR="004816AE">
              <w:rPr>
                <w:noProof/>
                <w:webHidden/>
              </w:rPr>
              <w:fldChar w:fldCharType="begin"/>
            </w:r>
            <w:r w:rsidR="004816AE">
              <w:rPr>
                <w:noProof/>
                <w:webHidden/>
              </w:rPr>
              <w:instrText xml:space="preserve"> PAGEREF _Toc31189881 \h </w:instrText>
            </w:r>
            <w:r w:rsidR="004816AE">
              <w:rPr>
                <w:noProof/>
                <w:webHidden/>
              </w:rPr>
            </w:r>
            <w:r w:rsidR="004816AE">
              <w:rPr>
                <w:noProof/>
                <w:webHidden/>
              </w:rPr>
              <w:fldChar w:fldCharType="separate"/>
            </w:r>
            <w:r w:rsidR="004816AE">
              <w:rPr>
                <w:noProof/>
                <w:webHidden/>
              </w:rPr>
              <w:t>10</w:t>
            </w:r>
            <w:r w:rsidR="004816AE">
              <w:rPr>
                <w:noProof/>
                <w:webHidden/>
              </w:rPr>
              <w:fldChar w:fldCharType="end"/>
            </w:r>
          </w:hyperlink>
        </w:p>
        <w:p w14:paraId="621ACEF9" w14:textId="51EB30A6"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82" w:history="1">
            <w:r w:rsidR="004816AE" w:rsidRPr="00C22FF9">
              <w:rPr>
                <w:rStyle w:val="Hyperlink"/>
                <w:b/>
                <w:noProof/>
              </w:rPr>
              <w:t>7</w:t>
            </w:r>
            <w:r w:rsidR="004816AE">
              <w:rPr>
                <w:rFonts w:asciiTheme="minorHAnsi" w:eastAsiaTheme="minorEastAsia" w:hAnsiTheme="minorHAnsi" w:cstheme="minorBidi"/>
                <w:noProof/>
                <w:sz w:val="22"/>
                <w:szCs w:val="22"/>
              </w:rPr>
              <w:tab/>
            </w:r>
            <w:r w:rsidR="004816AE" w:rsidRPr="00C22FF9">
              <w:rPr>
                <w:rStyle w:val="Hyperlink"/>
                <w:b/>
                <w:noProof/>
              </w:rPr>
              <w:t>Overleg</w:t>
            </w:r>
            <w:r w:rsidR="004816AE">
              <w:rPr>
                <w:noProof/>
                <w:webHidden/>
              </w:rPr>
              <w:tab/>
            </w:r>
            <w:r w:rsidR="004816AE">
              <w:rPr>
                <w:noProof/>
                <w:webHidden/>
              </w:rPr>
              <w:fldChar w:fldCharType="begin"/>
            </w:r>
            <w:r w:rsidR="004816AE">
              <w:rPr>
                <w:noProof/>
                <w:webHidden/>
              </w:rPr>
              <w:instrText xml:space="preserve"> PAGEREF _Toc31189882 \h </w:instrText>
            </w:r>
            <w:r w:rsidR="004816AE">
              <w:rPr>
                <w:noProof/>
                <w:webHidden/>
              </w:rPr>
            </w:r>
            <w:r w:rsidR="004816AE">
              <w:rPr>
                <w:noProof/>
                <w:webHidden/>
              </w:rPr>
              <w:fldChar w:fldCharType="separate"/>
            </w:r>
            <w:r w:rsidR="004816AE">
              <w:rPr>
                <w:noProof/>
                <w:webHidden/>
              </w:rPr>
              <w:t>11</w:t>
            </w:r>
            <w:r w:rsidR="004816AE">
              <w:rPr>
                <w:noProof/>
                <w:webHidden/>
              </w:rPr>
              <w:fldChar w:fldCharType="end"/>
            </w:r>
          </w:hyperlink>
        </w:p>
        <w:p w14:paraId="3983102E" w14:textId="6E33EC27"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83" w:history="1">
            <w:r w:rsidR="004816AE" w:rsidRPr="00C22FF9">
              <w:rPr>
                <w:rStyle w:val="Hyperlink"/>
                <w:b/>
                <w:noProof/>
              </w:rPr>
              <w:t>8</w:t>
            </w:r>
            <w:r w:rsidR="004816AE">
              <w:rPr>
                <w:rFonts w:asciiTheme="minorHAnsi" w:eastAsiaTheme="minorEastAsia" w:hAnsiTheme="minorHAnsi" w:cstheme="minorBidi"/>
                <w:noProof/>
                <w:sz w:val="22"/>
                <w:szCs w:val="22"/>
              </w:rPr>
              <w:tab/>
            </w:r>
            <w:r w:rsidR="004816AE" w:rsidRPr="00C22FF9">
              <w:rPr>
                <w:rStyle w:val="Hyperlink"/>
                <w:b/>
                <w:noProof/>
              </w:rPr>
              <w:t>Rapportages</w:t>
            </w:r>
            <w:r w:rsidR="004816AE">
              <w:rPr>
                <w:noProof/>
                <w:webHidden/>
              </w:rPr>
              <w:tab/>
            </w:r>
            <w:r w:rsidR="004816AE">
              <w:rPr>
                <w:noProof/>
                <w:webHidden/>
              </w:rPr>
              <w:fldChar w:fldCharType="begin"/>
            </w:r>
            <w:r w:rsidR="004816AE">
              <w:rPr>
                <w:noProof/>
                <w:webHidden/>
              </w:rPr>
              <w:instrText xml:space="preserve"> PAGEREF _Toc31189883 \h </w:instrText>
            </w:r>
            <w:r w:rsidR="004816AE">
              <w:rPr>
                <w:noProof/>
                <w:webHidden/>
              </w:rPr>
            </w:r>
            <w:r w:rsidR="004816AE">
              <w:rPr>
                <w:noProof/>
                <w:webHidden/>
              </w:rPr>
              <w:fldChar w:fldCharType="separate"/>
            </w:r>
            <w:r w:rsidR="004816AE">
              <w:rPr>
                <w:noProof/>
                <w:webHidden/>
              </w:rPr>
              <w:t>12</w:t>
            </w:r>
            <w:r w:rsidR="004816AE">
              <w:rPr>
                <w:noProof/>
                <w:webHidden/>
              </w:rPr>
              <w:fldChar w:fldCharType="end"/>
            </w:r>
          </w:hyperlink>
        </w:p>
        <w:p w14:paraId="741099DC" w14:textId="0B138F99"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84" w:history="1">
            <w:r w:rsidR="004816AE" w:rsidRPr="00C22FF9">
              <w:rPr>
                <w:rStyle w:val="Hyperlink"/>
                <w:b/>
                <w:noProof/>
              </w:rPr>
              <w:t>9</w:t>
            </w:r>
            <w:r w:rsidR="004816AE">
              <w:rPr>
                <w:rFonts w:asciiTheme="minorHAnsi" w:eastAsiaTheme="minorEastAsia" w:hAnsiTheme="minorHAnsi" w:cstheme="minorBidi"/>
                <w:noProof/>
                <w:sz w:val="22"/>
                <w:szCs w:val="22"/>
              </w:rPr>
              <w:tab/>
            </w:r>
            <w:r w:rsidR="004816AE" w:rsidRPr="00C22FF9">
              <w:rPr>
                <w:rStyle w:val="Hyperlink"/>
                <w:b/>
                <w:noProof/>
              </w:rPr>
              <w:t>KPI’s en Sancties</w:t>
            </w:r>
            <w:r w:rsidR="004816AE">
              <w:rPr>
                <w:noProof/>
                <w:webHidden/>
              </w:rPr>
              <w:tab/>
            </w:r>
            <w:r w:rsidR="004816AE">
              <w:rPr>
                <w:noProof/>
                <w:webHidden/>
              </w:rPr>
              <w:fldChar w:fldCharType="begin"/>
            </w:r>
            <w:r w:rsidR="004816AE">
              <w:rPr>
                <w:noProof/>
                <w:webHidden/>
              </w:rPr>
              <w:instrText xml:space="preserve"> PAGEREF _Toc31189884 \h </w:instrText>
            </w:r>
            <w:r w:rsidR="004816AE">
              <w:rPr>
                <w:noProof/>
                <w:webHidden/>
              </w:rPr>
            </w:r>
            <w:r w:rsidR="004816AE">
              <w:rPr>
                <w:noProof/>
                <w:webHidden/>
              </w:rPr>
              <w:fldChar w:fldCharType="separate"/>
            </w:r>
            <w:r w:rsidR="004816AE">
              <w:rPr>
                <w:noProof/>
                <w:webHidden/>
              </w:rPr>
              <w:t>13</w:t>
            </w:r>
            <w:r w:rsidR="004816AE">
              <w:rPr>
                <w:noProof/>
                <w:webHidden/>
              </w:rPr>
              <w:fldChar w:fldCharType="end"/>
            </w:r>
          </w:hyperlink>
        </w:p>
        <w:p w14:paraId="3BEB955E" w14:textId="1FACFF9B"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85" w:history="1">
            <w:r w:rsidR="004816AE" w:rsidRPr="00C22FF9">
              <w:rPr>
                <w:rStyle w:val="Hyperlink"/>
                <w:b/>
                <w:noProof/>
              </w:rPr>
              <w:t>10</w:t>
            </w:r>
            <w:r w:rsidR="004816AE">
              <w:rPr>
                <w:rFonts w:asciiTheme="minorHAnsi" w:eastAsiaTheme="minorEastAsia" w:hAnsiTheme="minorHAnsi" w:cstheme="minorBidi"/>
                <w:noProof/>
                <w:sz w:val="22"/>
                <w:szCs w:val="22"/>
              </w:rPr>
              <w:tab/>
            </w:r>
            <w:r w:rsidR="004816AE" w:rsidRPr="00C22FF9">
              <w:rPr>
                <w:rStyle w:val="Hyperlink"/>
                <w:b/>
                <w:noProof/>
              </w:rPr>
              <w:t>Klachten en escalaties</w:t>
            </w:r>
            <w:r w:rsidR="004816AE">
              <w:rPr>
                <w:noProof/>
                <w:webHidden/>
              </w:rPr>
              <w:tab/>
            </w:r>
            <w:r w:rsidR="004816AE">
              <w:rPr>
                <w:noProof/>
                <w:webHidden/>
              </w:rPr>
              <w:fldChar w:fldCharType="begin"/>
            </w:r>
            <w:r w:rsidR="004816AE">
              <w:rPr>
                <w:noProof/>
                <w:webHidden/>
              </w:rPr>
              <w:instrText xml:space="preserve"> PAGEREF _Toc31189885 \h </w:instrText>
            </w:r>
            <w:r w:rsidR="004816AE">
              <w:rPr>
                <w:noProof/>
                <w:webHidden/>
              </w:rPr>
            </w:r>
            <w:r w:rsidR="004816AE">
              <w:rPr>
                <w:noProof/>
                <w:webHidden/>
              </w:rPr>
              <w:fldChar w:fldCharType="separate"/>
            </w:r>
            <w:r w:rsidR="004816AE">
              <w:rPr>
                <w:noProof/>
                <w:webHidden/>
              </w:rPr>
              <w:t>15</w:t>
            </w:r>
            <w:r w:rsidR="004816AE">
              <w:rPr>
                <w:noProof/>
                <w:webHidden/>
              </w:rPr>
              <w:fldChar w:fldCharType="end"/>
            </w:r>
          </w:hyperlink>
        </w:p>
        <w:p w14:paraId="57CE0825" w14:textId="44005A8F" w:rsidR="004816AE" w:rsidRDefault="00D2393A">
          <w:pPr>
            <w:pStyle w:val="Inhopg1"/>
            <w:tabs>
              <w:tab w:val="left" w:pos="720"/>
              <w:tab w:val="right" w:leader="dot" w:pos="8636"/>
            </w:tabs>
            <w:rPr>
              <w:rFonts w:asciiTheme="minorHAnsi" w:eastAsiaTheme="minorEastAsia" w:hAnsiTheme="minorHAnsi" w:cstheme="minorBidi"/>
              <w:noProof/>
              <w:sz w:val="22"/>
              <w:szCs w:val="22"/>
            </w:rPr>
          </w:pPr>
          <w:hyperlink w:anchor="_Toc31189886" w:history="1">
            <w:r w:rsidR="004816AE" w:rsidRPr="00C22FF9">
              <w:rPr>
                <w:rStyle w:val="Hyperlink"/>
                <w:b/>
                <w:noProof/>
              </w:rPr>
              <w:t>11</w:t>
            </w:r>
            <w:r w:rsidR="004816AE">
              <w:rPr>
                <w:rFonts w:asciiTheme="minorHAnsi" w:eastAsiaTheme="minorEastAsia" w:hAnsiTheme="minorHAnsi" w:cstheme="minorBidi"/>
                <w:noProof/>
                <w:sz w:val="22"/>
                <w:szCs w:val="22"/>
              </w:rPr>
              <w:tab/>
            </w:r>
            <w:r w:rsidR="004816AE" w:rsidRPr="00C22FF9">
              <w:rPr>
                <w:rStyle w:val="Hyperlink"/>
                <w:b/>
                <w:noProof/>
              </w:rPr>
              <w:t>Ondertekening</w:t>
            </w:r>
            <w:r w:rsidR="004816AE">
              <w:rPr>
                <w:noProof/>
                <w:webHidden/>
              </w:rPr>
              <w:tab/>
            </w:r>
            <w:r w:rsidR="004816AE">
              <w:rPr>
                <w:noProof/>
                <w:webHidden/>
              </w:rPr>
              <w:fldChar w:fldCharType="begin"/>
            </w:r>
            <w:r w:rsidR="004816AE">
              <w:rPr>
                <w:noProof/>
                <w:webHidden/>
              </w:rPr>
              <w:instrText xml:space="preserve"> PAGEREF _Toc31189886 \h </w:instrText>
            </w:r>
            <w:r w:rsidR="004816AE">
              <w:rPr>
                <w:noProof/>
                <w:webHidden/>
              </w:rPr>
            </w:r>
            <w:r w:rsidR="004816AE">
              <w:rPr>
                <w:noProof/>
                <w:webHidden/>
              </w:rPr>
              <w:fldChar w:fldCharType="separate"/>
            </w:r>
            <w:r w:rsidR="004816AE">
              <w:rPr>
                <w:noProof/>
                <w:webHidden/>
              </w:rPr>
              <w:t>16</w:t>
            </w:r>
            <w:r w:rsidR="004816AE">
              <w:rPr>
                <w:noProof/>
                <w:webHidden/>
              </w:rPr>
              <w:fldChar w:fldCharType="end"/>
            </w:r>
          </w:hyperlink>
        </w:p>
        <w:p w14:paraId="534F57F5" w14:textId="1DFB0753" w:rsidR="001C6ECB" w:rsidRPr="008776C0" w:rsidRDefault="001C6ECB" w:rsidP="009678EC">
          <w:pPr>
            <w:spacing w:line="276" w:lineRule="auto"/>
          </w:pPr>
          <w:r w:rsidRPr="008776C0">
            <w:rPr>
              <w:b/>
              <w:bCs/>
            </w:rPr>
            <w:fldChar w:fldCharType="end"/>
          </w:r>
        </w:p>
      </w:sdtContent>
    </w:sdt>
    <w:p w14:paraId="25EE4638" w14:textId="77777777" w:rsidR="00C80907" w:rsidRPr="008776C0" w:rsidRDefault="00C80907" w:rsidP="009678EC">
      <w:pPr>
        <w:spacing w:line="276" w:lineRule="auto"/>
        <w:rPr>
          <w:sz w:val="24"/>
        </w:rPr>
      </w:pPr>
    </w:p>
    <w:p w14:paraId="4108A19E" w14:textId="77777777" w:rsidR="008C06C3" w:rsidRPr="008776C0" w:rsidRDefault="008C06C3" w:rsidP="009678EC">
      <w:pPr>
        <w:pStyle w:val="Kop1"/>
        <w:spacing w:line="276" w:lineRule="auto"/>
        <w:rPr>
          <w:b/>
        </w:rPr>
      </w:pPr>
      <w:bookmarkStart w:id="8" w:name="_Toc450123686"/>
      <w:bookmarkStart w:id="9" w:name="_Toc31189876"/>
      <w:bookmarkStart w:id="10" w:name="_Toc421893021"/>
      <w:bookmarkStart w:id="11" w:name="_Toc209500356"/>
      <w:bookmarkEnd w:id="6"/>
      <w:bookmarkEnd w:id="7"/>
      <w:r w:rsidRPr="008776C0">
        <w:rPr>
          <w:b/>
        </w:rPr>
        <w:lastRenderedPageBreak/>
        <w:t>Documenteigenschappen</w:t>
      </w:r>
      <w:bookmarkEnd w:id="8"/>
      <w:bookmarkEnd w:id="9"/>
    </w:p>
    <w:p w14:paraId="032D0AFC" w14:textId="77777777"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14:paraId="2F9223EF" w14:textId="77777777" w:rsidTr="00FE161F">
        <w:trPr>
          <w:tblHeader/>
        </w:trPr>
        <w:tc>
          <w:tcPr>
            <w:tcW w:w="8222" w:type="dxa"/>
            <w:gridSpan w:val="2"/>
            <w:shd w:val="clear" w:color="auto" w:fill="003366"/>
          </w:tcPr>
          <w:p w14:paraId="720B1E31" w14:textId="77777777"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14:paraId="6E002F7D" w14:textId="77777777" w:rsidTr="000C414E">
        <w:tc>
          <w:tcPr>
            <w:tcW w:w="2268" w:type="dxa"/>
            <w:shd w:val="clear" w:color="auto" w:fill="auto"/>
            <w:tcMar>
              <w:top w:w="57" w:type="dxa"/>
              <w:bottom w:w="57" w:type="dxa"/>
            </w:tcMar>
          </w:tcPr>
          <w:p w14:paraId="1479420C" w14:textId="77777777"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14:paraId="0AE77F02" w14:textId="76E17F75" w:rsidR="00E34943" w:rsidRPr="008776C0" w:rsidRDefault="004B63F8" w:rsidP="009678EC">
            <w:pPr>
              <w:spacing w:line="276" w:lineRule="auto"/>
              <w:rPr>
                <w:rFonts w:cs="Arial"/>
                <w:szCs w:val="18"/>
              </w:rPr>
            </w:pPr>
            <w:r>
              <w:rPr>
                <w:rFonts w:cs="Arial"/>
                <w:szCs w:val="18"/>
              </w:rPr>
              <w:t xml:space="preserve">DAP </w:t>
            </w:r>
            <w:r w:rsidR="00C078A9">
              <w:rPr>
                <w:rFonts w:cs="Arial"/>
                <w:szCs w:val="18"/>
              </w:rPr>
              <w:t>TEMPLATE</w:t>
            </w:r>
          </w:p>
        </w:tc>
      </w:tr>
      <w:tr w:rsidR="00E34943" w:rsidRPr="008776C0" w14:paraId="2873AC9D" w14:textId="77777777" w:rsidTr="000C414E">
        <w:tc>
          <w:tcPr>
            <w:tcW w:w="2268" w:type="dxa"/>
            <w:shd w:val="clear" w:color="auto" w:fill="auto"/>
            <w:tcMar>
              <w:top w:w="57" w:type="dxa"/>
              <w:bottom w:w="57" w:type="dxa"/>
            </w:tcMar>
          </w:tcPr>
          <w:p w14:paraId="182ABE5B" w14:textId="77777777"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14:paraId="3AD56AEC" w14:textId="3658F27F" w:rsidR="00E34943" w:rsidRPr="008776C0" w:rsidRDefault="00E308E5" w:rsidP="009678EC">
            <w:pPr>
              <w:spacing w:line="276" w:lineRule="auto"/>
              <w:rPr>
                <w:rFonts w:cs="Arial"/>
                <w:szCs w:val="18"/>
              </w:rPr>
            </w:pPr>
            <w:r>
              <w:rPr>
                <w:rFonts w:cs="Arial"/>
                <w:szCs w:val="18"/>
              </w:rPr>
              <w:t>1</w:t>
            </w:r>
            <w:r w:rsidR="00C078A9">
              <w:rPr>
                <w:rFonts w:cs="Arial"/>
                <w:szCs w:val="18"/>
              </w:rPr>
              <w:t>-1</w:t>
            </w:r>
            <w:r>
              <w:rPr>
                <w:rFonts w:cs="Arial"/>
                <w:szCs w:val="18"/>
              </w:rPr>
              <w:t>0-</w:t>
            </w:r>
            <w:r w:rsidR="00C078A9">
              <w:rPr>
                <w:rFonts w:cs="Arial"/>
                <w:szCs w:val="18"/>
              </w:rPr>
              <w:t>2</w:t>
            </w:r>
            <w:r w:rsidR="004B63F8">
              <w:rPr>
                <w:rFonts w:cs="Arial"/>
                <w:szCs w:val="18"/>
              </w:rPr>
              <w:t>02</w:t>
            </w:r>
            <w:r w:rsidR="00C078A9">
              <w:rPr>
                <w:rFonts w:cs="Arial"/>
                <w:szCs w:val="18"/>
              </w:rPr>
              <w:t>1</w:t>
            </w:r>
          </w:p>
        </w:tc>
      </w:tr>
      <w:tr w:rsidR="00E34943" w:rsidRPr="008776C0" w14:paraId="27018065" w14:textId="77777777" w:rsidTr="000C414E">
        <w:tc>
          <w:tcPr>
            <w:tcW w:w="2268" w:type="dxa"/>
            <w:shd w:val="clear" w:color="auto" w:fill="auto"/>
            <w:tcMar>
              <w:top w:w="57" w:type="dxa"/>
              <w:bottom w:w="57" w:type="dxa"/>
            </w:tcMar>
          </w:tcPr>
          <w:p w14:paraId="78B1C472" w14:textId="77777777"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14:paraId="56CA3935" w14:textId="77777777" w:rsidR="00E34943" w:rsidRPr="008776C0" w:rsidRDefault="00E34943" w:rsidP="00E675C3">
            <w:pPr>
              <w:spacing w:line="276" w:lineRule="auto"/>
              <w:rPr>
                <w:rFonts w:cs="Arial"/>
                <w:szCs w:val="18"/>
              </w:rPr>
            </w:pPr>
            <w:r w:rsidRPr="008776C0">
              <w:rPr>
                <w:rFonts w:cs="Arial"/>
                <w:szCs w:val="18"/>
              </w:rPr>
              <w:t>Concept</w:t>
            </w:r>
          </w:p>
        </w:tc>
      </w:tr>
      <w:tr w:rsidR="00E34943" w:rsidRPr="008776C0" w14:paraId="0640BCF5" w14:textId="77777777" w:rsidTr="000C414E">
        <w:tc>
          <w:tcPr>
            <w:tcW w:w="2268" w:type="dxa"/>
            <w:shd w:val="clear" w:color="auto" w:fill="auto"/>
            <w:tcMar>
              <w:top w:w="57" w:type="dxa"/>
              <w:bottom w:w="57" w:type="dxa"/>
            </w:tcMar>
          </w:tcPr>
          <w:p w14:paraId="7FA769DF" w14:textId="77777777"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14:paraId="54957F48" w14:textId="457528E3" w:rsidR="00E34943" w:rsidRPr="008776C0" w:rsidRDefault="00C078A9" w:rsidP="00E675C3">
            <w:pPr>
              <w:spacing w:line="276" w:lineRule="auto"/>
              <w:rPr>
                <w:rFonts w:cs="Arial"/>
                <w:szCs w:val="18"/>
              </w:rPr>
            </w:pPr>
            <w:r>
              <w:rPr>
                <w:rFonts w:cs="Arial"/>
                <w:szCs w:val="18"/>
              </w:rPr>
              <w:t>0.9</w:t>
            </w:r>
          </w:p>
        </w:tc>
      </w:tr>
    </w:tbl>
    <w:p w14:paraId="7C9DC7A3" w14:textId="77777777" w:rsidR="00E34943" w:rsidRPr="008776C0" w:rsidRDefault="00E34943" w:rsidP="009678EC">
      <w:pPr>
        <w:spacing w:line="276" w:lineRule="auto"/>
        <w:rPr>
          <w:b/>
          <w:u w:val="single"/>
        </w:rPr>
      </w:pPr>
    </w:p>
    <w:p w14:paraId="4C00A0BD" w14:textId="77777777"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14:paraId="16C062A8" w14:textId="77777777" w:rsidTr="00682270">
        <w:trPr>
          <w:tblHeader/>
        </w:trPr>
        <w:tc>
          <w:tcPr>
            <w:tcW w:w="851" w:type="dxa"/>
            <w:shd w:val="clear" w:color="auto" w:fill="003366"/>
          </w:tcPr>
          <w:p w14:paraId="4F235B7C" w14:textId="77777777"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14:paraId="1A79824F"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14:paraId="4288D782"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14:paraId="20B5CC45" w14:textId="77777777" w:rsidTr="000C414E">
        <w:tc>
          <w:tcPr>
            <w:tcW w:w="851" w:type="dxa"/>
            <w:shd w:val="clear" w:color="auto" w:fill="auto"/>
            <w:tcMar>
              <w:top w:w="57" w:type="dxa"/>
              <w:bottom w:w="57" w:type="dxa"/>
            </w:tcMar>
          </w:tcPr>
          <w:p w14:paraId="6D9584FF" w14:textId="2096A16E" w:rsidR="00682270" w:rsidRPr="008776C0" w:rsidRDefault="00C32724" w:rsidP="009678EC">
            <w:pPr>
              <w:spacing w:line="276" w:lineRule="auto"/>
              <w:rPr>
                <w:rFonts w:cs="Arial"/>
                <w:szCs w:val="18"/>
              </w:rPr>
            </w:pPr>
            <w:r>
              <w:rPr>
                <w:rFonts w:cs="Arial"/>
                <w:szCs w:val="18"/>
              </w:rPr>
              <w:t xml:space="preserve"> </w:t>
            </w:r>
            <w:r w:rsidR="00C078A9">
              <w:rPr>
                <w:rFonts w:cs="Arial"/>
                <w:szCs w:val="18"/>
              </w:rPr>
              <w:t>0.8</w:t>
            </w:r>
          </w:p>
        </w:tc>
        <w:tc>
          <w:tcPr>
            <w:tcW w:w="1417" w:type="dxa"/>
            <w:shd w:val="clear" w:color="auto" w:fill="auto"/>
            <w:tcMar>
              <w:top w:w="57" w:type="dxa"/>
              <w:bottom w:w="57" w:type="dxa"/>
            </w:tcMar>
          </w:tcPr>
          <w:p w14:paraId="1C1C0CCC" w14:textId="02FBBD87" w:rsidR="00682270" w:rsidRPr="008776C0" w:rsidRDefault="00C078A9" w:rsidP="009678EC">
            <w:pPr>
              <w:spacing w:line="276" w:lineRule="auto"/>
              <w:rPr>
                <w:rFonts w:cs="Arial"/>
                <w:szCs w:val="18"/>
              </w:rPr>
            </w:pPr>
            <w:r>
              <w:rPr>
                <w:rFonts w:cs="Arial"/>
                <w:szCs w:val="18"/>
              </w:rPr>
              <w:t>29-09-2021</w:t>
            </w:r>
          </w:p>
        </w:tc>
        <w:tc>
          <w:tcPr>
            <w:tcW w:w="5954" w:type="dxa"/>
            <w:shd w:val="clear" w:color="auto" w:fill="auto"/>
            <w:tcMar>
              <w:top w:w="57" w:type="dxa"/>
              <w:bottom w:w="57" w:type="dxa"/>
            </w:tcMar>
          </w:tcPr>
          <w:p w14:paraId="7B239FC9" w14:textId="4A0D0FD7" w:rsidR="00682270" w:rsidRPr="008776C0" w:rsidRDefault="00C078A9" w:rsidP="009678EC">
            <w:pPr>
              <w:spacing w:line="276" w:lineRule="auto"/>
              <w:rPr>
                <w:rFonts w:cs="Arial"/>
                <w:szCs w:val="18"/>
              </w:rPr>
            </w:pPr>
            <w:r>
              <w:rPr>
                <w:rFonts w:cs="Arial"/>
                <w:szCs w:val="18"/>
              </w:rPr>
              <w:t xml:space="preserve">Aanpassing template DAP vorige EA VWS </w:t>
            </w:r>
            <w:proofErr w:type="spellStart"/>
            <w:r>
              <w:rPr>
                <w:rFonts w:cs="Arial"/>
                <w:szCs w:val="18"/>
              </w:rPr>
              <w:t>resultaatverplicht</w:t>
            </w:r>
            <w:proofErr w:type="spellEnd"/>
          </w:p>
        </w:tc>
      </w:tr>
      <w:tr w:rsidR="00682270" w:rsidRPr="008776C0" w14:paraId="2EFECF57" w14:textId="77777777" w:rsidTr="000C414E">
        <w:tc>
          <w:tcPr>
            <w:tcW w:w="851" w:type="dxa"/>
            <w:shd w:val="clear" w:color="auto" w:fill="auto"/>
            <w:tcMar>
              <w:top w:w="57" w:type="dxa"/>
              <w:bottom w:w="57" w:type="dxa"/>
            </w:tcMar>
          </w:tcPr>
          <w:p w14:paraId="796A3C6B" w14:textId="77777777"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14:paraId="7B9CCE67" w14:textId="77777777"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14:paraId="49A7373C" w14:textId="77777777" w:rsidR="00682270" w:rsidRPr="008776C0" w:rsidRDefault="00682270" w:rsidP="009678EC">
            <w:pPr>
              <w:spacing w:line="276" w:lineRule="auto"/>
              <w:rPr>
                <w:rFonts w:cs="Arial"/>
                <w:szCs w:val="18"/>
              </w:rPr>
            </w:pPr>
          </w:p>
        </w:tc>
      </w:tr>
      <w:tr w:rsidR="00682270" w:rsidRPr="008776C0" w14:paraId="4F58E4EC" w14:textId="77777777" w:rsidTr="000C414E">
        <w:tc>
          <w:tcPr>
            <w:tcW w:w="851" w:type="dxa"/>
            <w:shd w:val="clear" w:color="auto" w:fill="auto"/>
            <w:tcMar>
              <w:top w:w="57" w:type="dxa"/>
              <w:bottom w:w="57" w:type="dxa"/>
            </w:tcMar>
          </w:tcPr>
          <w:p w14:paraId="00650E95" w14:textId="77777777"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3FED12AA"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04F1E7DE"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14:paraId="3E5BCCAE" w14:textId="77777777" w:rsidTr="000C414E">
        <w:tc>
          <w:tcPr>
            <w:tcW w:w="851" w:type="dxa"/>
            <w:shd w:val="clear" w:color="auto" w:fill="auto"/>
            <w:tcMar>
              <w:top w:w="57" w:type="dxa"/>
              <w:bottom w:w="57" w:type="dxa"/>
            </w:tcMar>
          </w:tcPr>
          <w:p w14:paraId="20531132" w14:textId="77777777"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2DC76E60"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56E23017"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14:paraId="62C7FF62" w14:textId="77777777" w:rsidR="005971EF" w:rsidRPr="008776C0" w:rsidRDefault="005971EF" w:rsidP="009678EC">
      <w:pPr>
        <w:spacing w:line="276" w:lineRule="auto"/>
        <w:rPr>
          <w:b/>
        </w:rPr>
      </w:pPr>
      <w:bookmarkStart w:id="15" w:name="_Toc268539519"/>
      <w:bookmarkStart w:id="16" w:name="_Toc269151257"/>
      <w:bookmarkStart w:id="17" w:name="_Toc450123689"/>
    </w:p>
    <w:p w14:paraId="2D9D3A14" w14:textId="77777777"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14:paraId="03C9E530" w14:textId="77777777"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2F802B43" w14:textId="77777777" w:rsidTr="00682270">
        <w:trPr>
          <w:trHeight w:val="146"/>
        </w:trPr>
        <w:tc>
          <w:tcPr>
            <w:tcW w:w="2268" w:type="dxa"/>
            <w:shd w:val="clear" w:color="auto" w:fill="003366"/>
          </w:tcPr>
          <w:p w14:paraId="736A26B2"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4A5B66B6"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4DC94216" w14:textId="77777777" w:rsidTr="000C414E">
        <w:tc>
          <w:tcPr>
            <w:tcW w:w="2268" w:type="dxa"/>
            <w:tcMar>
              <w:top w:w="57" w:type="dxa"/>
              <w:bottom w:w="57" w:type="dxa"/>
            </w:tcMar>
            <w:vAlign w:val="center"/>
          </w:tcPr>
          <w:p w14:paraId="63086654" w14:textId="72258398"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544A9F2C" w14:textId="2665A484" w:rsidR="00682270" w:rsidRPr="008776C0" w:rsidRDefault="004B63F8" w:rsidP="000C414E">
            <w:pPr>
              <w:spacing w:line="276" w:lineRule="auto"/>
              <w:rPr>
                <w:rFonts w:cs="Arial"/>
                <w:szCs w:val="20"/>
              </w:rPr>
            </w:pPr>
            <w:r>
              <w:rPr>
                <w:rFonts w:cs="Arial"/>
                <w:szCs w:val="20"/>
              </w:rPr>
              <w:t>DCC (Decentraal Contract Manager)</w:t>
            </w:r>
          </w:p>
        </w:tc>
      </w:tr>
      <w:tr w:rsidR="00682270" w:rsidRPr="008776C0" w14:paraId="420C8F9C" w14:textId="77777777" w:rsidTr="000C414E">
        <w:tc>
          <w:tcPr>
            <w:tcW w:w="2268" w:type="dxa"/>
            <w:tcMar>
              <w:top w:w="57" w:type="dxa"/>
              <w:bottom w:w="57" w:type="dxa"/>
            </w:tcMar>
            <w:vAlign w:val="center"/>
          </w:tcPr>
          <w:p w14:paraId="3CF91D6F"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3BEB0431" w14:textId="6E5E9629" w:rsidR="00682270" w:rsidRPr="008776C0" w:rsidRDefault="00682270" w:rsidP="000C414E">
            <w:pPr>
              <w:spacing w:line="276" w:lineRule="auto"/>
              <w:rPr>
                <w:rFonts w:cs="Arial"/>
                <w:szCs w:val="20"/>
              </w:rPr>
            </w:pPr>
          </w:p>
        </w:tc>
      </w:tr>
      <w:tr w:rsidR="00682270" w:rsidRPr="008776C0" w14:paraId="6E5C7C43" w14:textId="77777777" w:rsidTr="000C414E">
        <w:tc>
          <w:tcPr>
            <w:tcW w:w="2268" w:type="dxa"/>
            <w:tcMar>
              <w:top w:w="57" w:type="dxa"/>
              <w:bottom w:w="57" w:type="dxa"/>
            </w:tcMar>
            <w:vAlign w:val="center"/>
          </w:tcPr>
          <w:p w14:paraId="76EE3C45" w14:textId="77777777" w:rsidR="00682270" w:rsidRPr="008776C0" w:rsidRDefault="00682270" w:rsidP="000C414E">
            <w:pPr>
              <w:spacing w:line="276" w:lineRule="auto"/>
              <w:rPr>
                <w:rFonts w:cs="Arial"/>
                <w:szCs w:val="18"/>
              </w:rPr>
            </w:pPr>
          </w:p>
        </w:tc>
        <w:tc>
          <w:tcPr>
            <w:tcW w:w="5954" w:type="dxa"/>
            <w:tcMar>
              <w:top w:w="57" w:type="dxa"/>
              <w:bottom w:w="57" w:type="dxa"/>
            </w:tcMar>
            <w:vAlign w:val="center"/>
          </w:tcPr>
          <w:p w14:paraId="2C8B12C9" w14:textId="77777777" w:rsidR="00682270" w:rsidRPr="008776C0" w:rsidRDefault="00682270" w:rsidP="000C414E">
            <w:pPr>
              <w:spacing w:line="276" w:lineRule="auto"/>
              <w:rPr>
                <w:rFonts w:cs="Arial"/>
                <w:szCs w:val="18"/>
              </w:rPr>
            </w:pPr>
          </w:p>
        </w:tc>
      </w:tr>
      <w:tr w:rsidR="00682270" w:rsidRPr="008776C0" w14:paraId="4D55D7DF" w14:textId="77777777" w:rsidTr="000C414E">
        <w:tc>
          <w:tcPr>
            <w:tcW w:w="2268" w:type="dxa"/>
            <w:tcMar>
              <w:top w:w="57" w:type="dxa"/>
              <w:bottom w:w="57" w:type="dxa"/>
            </w:tcMar>
            <w:vAlign w:val="center"/>
          </w:tcPr>
          <w:p w14:paraId="6D180EF9"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4F035161" w14:textId="77777777" w:rsidR="00682270" w:rsidRPr="008776C0" w:rsidRDefault="00682270" w:rsidP="00A94764">
            <w:pPr>
              <w:spacing w:line="276" w:lineRule="auto"/>
              <w:rPr>
                <w:rFonts w:cs="Arial"/>
                <w:szCs w:val="20"/>
              </w:rPr>
            </w:pPr>
          </w:p>
        </w:tc>
      </w:tr>
    </w:tbl>
    <w:p w14:paraId="7147537C" w14:textId="77777777" w:rsidR="008C06C3" w:rsidRPr="008776C0" w:rsidRDefault="008C06C3" w:rsidP="009678EC">
      <w:pPr>
        <w:spacing w:line="276" w:lineRule="auto"/>
        <w:rPr>
          <w:rFonts w:cs="Arial"/>
          <w:szCs w:val="20"/>
        </w:rPr>
      </w:pPr>
    </w:p>
    <w:p w14:paraId="585AB534" w14:textId="77777777"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14:paraId="2AE68128" w14:textId="77777777"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0062FA78" w14:textId="77777777" w:rsidTr="00FE161F">
        <w:trPr>
          <w:trHeight w:val="146"/>
        </w:trPr>
        <w:tc>
          <w:tcPr>
            <w:tcW w:w="2268" w:type="dxa"/>
            <w:shd w:val="clear" w:color="auto" w:fill="003366"/>
          </w:tcPr>
          <w:p w14:paraId="67F59945"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5405DFAE"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64CCAE6C" w14:textId="77777777" w:rsidTr="000C414E">
        <w:tc>
          <w:tcPr>
            <w:tcW w:w="2268" w:type="dxa"/>
            <w:tcMar>
              <w:top w:w="57" w:type="dxa"/>
              <w:bottom w:w="57" w:type="dxa"/>
            </w:tcMar>
          </w:tcPr>
          <w:p w14:paraId="702F826A"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69AB1EE2" w14:textId="77777777" w:rsidR="00682270" w:rsidRPr="008776C0" w:rsidRDefault="00682270" w:rsidP="009678EC">
            <w:pPr>
              <w:spacing w:line="276" w:lineRule="auto"/>
              <w:rPr>
                <w:rFonts w:cs="Arial"/>
                <w:szCs w:val="20"/>
              </w:rPr>
            </w:pPr>
          </w:p>
        </w:tc>
      </w:tr>
      <w:tr w:rsidR="00682270" w:rsidRPr="008776C0" w14:paraId="78C885EA" w14:textId="77777777" w:rsidTr="000C414E">
        <w:tc>
          <w:tcPr>
            <w:tcW w:w="2268" w:type="dxa"/>
            <w:tcMar>
              <w:top w:w="57" w:type="dxa"/>
              <w:bottom w:w="57" w:type="dxa"/>
            </w:tcMar>
          </w:tcPr>
          <w:p w14:paraId="1B4C5BC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5B697C0B" w14:textId="77777777" w:rsidR="00682270" w:rsidRPr="008776C0" w:rsidRDefault="00682270" w:rsidP="009678EC">
            <w:pPr>
              <w:spacing w:line="276" w:lineRule="auto"/>
              <w:rPr>
                <w:rFonts w:cs="Arial"/>
                <w:szCs w:val="20"/>
              </w:rPr>
            </w:pPr>
          </w:p>
        </w:tc>
      </w:tr>
      <w:tr w:rsidR="00682270" w:rsidRPr="008776C0" w14:paraId="242F46A2" w14:textId="77777777" w:rsidTr="000C414E">
        <w:tc>
          <w:tcPr>
            <w:tcW w:w="2268" w:type="dxa"/>
            <w:tcMar>
              <w:top w:w="57" w:type="dxa"/>
              <w:bottom w:w="57" w:type="dxa"/>
            </w:tcMar>
          </w:tcPr>
          <w:p w14:paraId="3FC64CA2" w14:textId="77777777" w:rsidR="00682270" w:rsidRPr="008776C0" w:rsidRDefault="00682270" w:rsidP="009678EC">
            <w:pPr>
              <w:spacing w:line="276" w:lineRule="auto"/>
              <w:rPr>
                <w:szCs w:val="18"/>
              </w:rPr>
            </w:pPr>
          </w:p>
        </w:tc>
        <w:tc>
          <w:tcPr>
            <w:tcW w:w="5954" w:type="dxa"/>
            <w:tcMar>
              <w:top w:w="57" w:type="dxa"/>
              <w:bottom w:w="57" w:type="dxa"/>
            </w:tcMar>
          </w:tcPr>
          <w:p w14:paraId="3576A89C" w14:textId="77777777" w:rsidR="00682270" w:rsidRPr="008776C0" w:rsidRDefault="00682270" w:rsidP="009678EC">
            <w:pPr>
              <w:spacing w:line="276" w:lineRule="auto"/>
              <w:rPr>
                <w:szCs w:val="18"/>
              </w:rPr>
            </w:pPr>
          </w:p>
        </w:tc>
      </w:tr>
      <w:tr w:rsidR="00682270" w:rsidRPr="008776C0" w14:paraId="226E1B50" w14:textId="77777777" w:rsidTr="000C414E">
        <w:tc>
          <w:tcPr>
            <w:tcW w:w="2268" w:type="dxa"/>
            <w:tcMar>
              <w:top w:w="57" w:type="dxa"/>
              <w:bottom w:w="57" w:type="dxa"/>
            </w:tcMar>
          </w:tcPr>
          <w:p w14:paraId="44B5862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02E83CB8" w14:textId="77777777" w:rsidR="00682270" w:rsidRPr="008776C0" w:rsidRDefault="00682270" w:rsidP="009678EC">
            <w:pPr>
              <w:spacing w:line="276" w:lineRule="auto"/>
              <w:rPr>
                <w:rFonts w:cs="Arial"/>
                <w:szCs w:val="20"/>
              </w:rPr>
            </w:pPr>
          </w:p>
        </w:tc>
      </w:tr>
    </w:tbl>
    <w:p w14:paraId="751A95F1" w14:textId="77777777" w:rsidR="00682270" w:rsidRPr="008776C0" w:rsidRDefault="00682270" w:rsidP="009678EC">
      <w:pPr>
        <w:spacing w:line="276" w:lineRule="auto"/>
        <w:rPr>
          <w:rFonts w:cs="Arial"/>
          <w:szCs w:val="20"/>
        </w:rPr>
      </w:pPr>
    </w:p>
    <w:p w14:paraId="17F73324" w14:textId="77777777" w:rsidR="00A94764" w:rsidRPr="008776C0" w:rsidRDefault="00A94764">
      <w:pPr>
        <w:spacing w:line="240" w:lineRule="auto"/>
        <w:rPr>
          <w:b/>
          <w:u w:val="single"/>
        </w:rPr>
      </w:pPr>
      <w:r w:rsidRPr="008776C0">
        <w:rPr>
          <w:b/>
          <w:u w:val="single"/>
        </w:rPr>
        <w:br w:type="page"/>
      </w:r>
    </w:p>
    <w:p w14:paraId="0171B7D6" w14:textId="77777777"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14:paraId="78ABD691" w14:textId="77777777" w:rsidTr="00FE161F">
        <w:tc>
          <w:tcPr>
            <w:tcW w:w="1500" w:type="dxa"/>
          </w:tcPr>
          <w:p w14:paraId="02A6325C" w14:textId="77777777" w:rsidR="0070410B" w:rsidRPr="008776C0" w:rsidRDefault="0070410B" w:rsidP="009678EC">
            <w:pPr>
              <w:spacing w:line="276" w:lineRule="auto"/>
              <w:rPr>
                <w:b/>
              </w:rPr>
            </w:pPr>
            <w:r w:rsidRPr="008776C0">
              <w:rPr>
                <w:b/>
              </w:rPr>
              <w:t>CCM</w:t>
            </w:r>
          </w:p>
        </w:tc>
        <w:tc>
          <w:tcPr>
            <w:tcW w:w="7362" w:type="dxa"/>
          </w:tcPr>
          <w:p w14:paraId="3CE6ADF1" w14:textId="7A21EDBA" w:rsidR="0070410B" w:rsidRPr="008776C0" w:rsidRDefault="0070410B" w:rsidP="00403818">
            <w:pPr>
              <w:spacing w:line="276" w:lineRule="auto"/>
            </w:pPr>
            <w:r w:rsidRPr="008776C0">
              <w:t>Centraal Contract Manager (de functionaris bij IUC EZ</w:t>
            </w:r>
            <w:r w:rsidR="007C4DF4">
              <w:t>K</w:t>
            </w:r>
            <w:r w:rsidRPr="008776C0">
              <w:t xml:space="preserve"> die de raamovereenkomsten voor </w:t>
            </w:r>
            <w:r w:rsidR="00950C0D">
              <w:t xml:space="preserve">resultaatsverplichte ICT/IV opdrachten </w:t>
            </w:r>
            <w:r w:rsidRPr="008776C0">
              <w:t>managet).</w:t>
            </w:r>
          </w:p>
        </w:tc>
      </w:tr>
      <w:tr w:rsidR="0070410B" w:rsidRPr="008776C0" w14:paraId="278C7EDF" w14:textId="77777777" w:rsidTr="00FE161F">
        <w:tc>
          <w:tcPr>
            <w:tcW w:w="1500" w:type="dxa"/>
          </w:tcPr>
          <w:p w14:paraId="73536C5D" w14:textId="77777777" w:rsidR="0070410B" w:rsidRPr="008776C0" w:rsidRDefault="0070410B" w:rsidP="009678EC">
            <w:pPr>
              <w:spacing w:line="276" w:lineRule="auto"/>
              <w:rPr>
                <w:b/>
              </w:rPr>
            </w:pPr>
            <w:r w:rsidRPr="008776C0">
              <w:rPr>
                <w:b/>
              </w:rPr>
              <w:t>DCM</w:t>
            </w:r>
          </w:p>
        </w:tc>
        <w:tc>
          <w:tcPr>
            <w:tcW w:w="7362" w:type="dxa"/>
          </w:tcPr>
          <w:p w14:paraId="62711701" w14:textId="7B125FC2" w:rsidR="0070410B" w:rsidRPr="008776C0" w:rsidRDefault="0070410B" w:rsidP="00403818">
            <w:pPr>
              <w:spacing w:line="276" w:lineRule="auto"/>
            </w:pPr>
            <w:r w:rsidRPr="008776C0">
              <w:t xml:space="preserve">Decentraal Contract Manager (de functionaris bij deelnemende dienst die de nadere overeenkomsten voor </w:t>
            </w:r>
            <w:r w:rsidR="00950C0D">
              <w:t>resultaatsverplichte ICT/IV opdrachten</w:t>
            </w:r>
            <w:r w:rsidR="00C32724">
              <w:t xml:space="preserve"> </w:t>
            </w:r>
            <w:r w:rsidRPr="008776C0">
              <w:t>managet</w:t>
            </w:r>
            <w:r w:rsidR="00F2549F" w:rsidRPr="008776C0">
              <w:t>)</w:t>
            </w:r>
            <w:r w:rsidRPr="008776C0">
              <w:t>.</w:t>
            </w:r>
          </w:p>
        </w:tc>
      </w:tr>
      <w:tr w:rsidR="0070410B" w:rsidRPr="008776C0" w14:paraId="00ECC423" w14:textId="77777777" w:rsidTr="00FE161F">
        <w:tc>
          <w:tcPr>
            <w:tcW w:w="1500" w:type="dxa"/>
          </w:tcPr>
          <w:p w14:paraId="53EBEE01" w14:textId="77777777" w:rsidR="0070410B" w:rsidRPr="008776C0" w:rsidRDefault="0070410B" w:rsidP="009678EC">
            <w:pPr>
              <w:spacing w:line="276" w:lineRule="auto"/>
              <w:rPr>
                <w:b/>
              </w:rPr>
            </w:pPr>
            <w:r w:rsidRPr="008776C0">
              <w:rPr>
                <w:b/>
              </w:rPr>
              <w:t>IUC-EZ</w:t>
            </w:r>
            <w:r w:rsidR="007C4DF4">
              <w:rPr>
                <w:b/>
              </w:rPr>
              <w:t>K</w:t>
            </w:r>
          </w:p>
        </w:tc>
        <w:tc>
          <w:tcPr>
            <w:tcW w:w="7362" w:type="dxa"/>
          </w:tcPr>
          <w:p w14:paraId="1D1670A9" w14:textId="77777777" w:rsidR="0070410B" w:rsidRPr="008776C0" w:rsidRDefault="0070410B" w:rsidP="009678EC">
            <w:pPr>
              <w:spacing w:line="276" w:lineRule="auto"/>
            </w:pPr>
            <w:r w:rsidRPr="008776C0">
              <w:t>Inkoop Uitvoering Centrum Economische Zaken</w:t>
            </w:r>
            <w:r w:rsidR="007C4DF4">
              <w:t xml:space="preserve"> en Klimaat</w:t>
            </w:r>
          </w:p>
        </w:tc>
      </w:tr>
      <w:tr w:rsidR="0070410B" w:rsidRPr="008776C0" w14:paraId="3F3B8559" w14:textId="77777777" w:rsidTr="00FE161F">
        <w:tc>
          <w:tcPr>
            <w:tcW w:w="1500" w:type="dxa"/>
          </w:tcPr>
          <w:p w14:paraId="162D23CC" w14:textId="77777777" w:rsidR="0070410B" w:rsidRPr="008776C0" w:rsidRDefault="0070410B" w:rsidP="009678EC">
            <w:pPr>
              <w:spacing w:line="276" w:lineRule="auto"/>
              <w:rPr>
                <w:b/>
              </w:rPr>
            </w:pPr>
            <w:r w:rsidRPr="008776C0">
              <w:rPr>
                <w:b/>
              </w:rPr>
              <w:t>ROK</w:t>
            </w:r>
          </w:p>
        </w:tc>
        <w:tc>
          <w:tcPr>
            <w:tcW w:w="7362" w:type="dxa"/>
          </w:tcPr>
          <w:p w14:paraId="5CC2FB9C" w14:textId="77777777" w:rsidR="0070410B" w:rsidRPr="008776C0" w:rsidRDefault="0070410B" w:rsidP="009678EC">
            <w:pPr>
              <w:spacing w:line="276" w:lineRule="auto"/>
            </w:pPr>
            <w:r w:rsidRPr="008776C0">
              <w:t>Raamovereenkomst</w:t>
            </w:r>
          </w:p>
        </w:tc>
      </w:tr>
      <w:tr w:rsidR="0070410B" w:rsidRPr="008776C0" w14:paraId="581F3B6E" w14:textId="77777777" w:rsidTr="00FE161F">
        <w:tc>
          <w:tcPr>
            <w:tcW w:w="1500" w:type="dxa"/>
          </w:tcPr>
          <w:p w14:paraId="69777841" w14:textId="77777777" w:rsidR="00AD31E8" w:rsidRPr="008776C0" w:rsidRDefault="00AD31E8" w:rsidP="006C2301">
            <w:pPr>
              <w:spacing w:line="276" w:lineRule="auto"/>
              <w:rPr>
                <w:b/>
              </w:rPr>
            </w:pPr>
            <w:r>
              <w:rPr>
                <w:b/>
              </w:rPr>
              <w:t>NO</w:t>
            </w:r>
            <w:r w:rsidR="006C2301">
              <w:rPr>
                <w:b/>
              </w:rPr>
              <w:t>K</w:t>
            </w:r>
          </w:p>
        </w:tc>
        <w:tc>
          <w:tcPr>
            <w:tcW w:w="7362" w:type="dxa"/>
          </w:tcPr>
          <w:p w14:paraId="274D360C" w14:textId="77777777" w:rsidR="00AD31E8" w:rsidRPr="008776C0" w:rsidRDefault="00AD31E8" w:rsidP="009678EC">
            <w:pPr>
              <w:spacing w:line="276" w:lineRule="auto"/>
            </w:pPr>
            <w:r>
              <w:t>Nadere overeenkomst voor Opdracht</w:t>
            </w:r>
          </w:p>
        </w:tc>
      </w:tr>
      <w:tr w:rsidR="0070410B" w:rsidRPr="008776C0" w14:paraId="1439C0E0" w14:textId="77777777" w:rsidTr="00FE161F">
        <w:tc>
          <w:tcPr>
            <w:tcW w:w="1500" w:type="dxa"/>
          </w:tcPr>
          <w:p w14:paraId="4137D955" w14:textId="77777777" w:rsidR="0070410B" w:rsidRPr="008776C0" w:rsidRDefault="0070410B" w:rsidP="009678EC">
            <w:pPr>
              <w:spacing w:line="276" w:lineRule="auto"/>
              <w:rPr>
                <w:b/>
              </w:rPr>
            </w:pPr>
            <w:r w:rsidRPr="008776C0">
              <w:rPr>
                <w:b/>
              </w:rPr>
              <w:t>DAP</w:t>
            </w:r>
          </w:p>
        </w:tc>
        <w:tc>
          <w:tcPr>
            <w:tcW w:w="7362" w:type="dxa"/>
          </w:tcPr>
          <w:p w14:paraId="16995AB6" w14:textId="77777777" w:rsidR="00A94764" w:rsidRPr="008776C0" w:rsidRDefault="0070410B" w:rsidP="009678EC">
            <w:pPr>
              <w:spacing w:line="276" w:lineRule="auto"/>
            </w:pPr>
            <w:r w:rsidRPr="008776C0">
              <w:t>Dossier Afspraken en Procedures</w:t>
            </w:r>
          </w:p>
        </w:tc>
      </w:tr>
      <w:tr w:rsidR="00A94764" w:rsidRPr="008776C0" w14:paraId="004D4F29" w14:textId="77777777" w:rsidTr="00FE161F">
        <w:tc>
          <w:tcPr>
            <w:tcW w:w="1500" w:type="dxa"/>
          </w:tcPr>
          <w:p w14:paraId="06A9132A" w14:textId="77777777" w:rsidR="00A94764" w:rsidRPr="008776C0" w:rsidRDefault="00A94764" w:rsidP="009678EC">
            <w:pPr>
              <w:spacing w:line="276" w:lineRule="auto"/>
              <w:rPr>
                <w:b/>
              </w:rPr>
            </w:pPr>
            <w:r w:rsidRPr="008776C0">
              <w:rPr>
                <w:b/>
              </w:rPr>
              <w:t>Opdrachtgever</w:t>
            </w:r>
          </w:p>
        </w:tc>
        <w:tc>
          <w:tcPr>
            <w:tcW w:w="7362" w:type="dxa"/>
          </w:tcPr>
          <w:p w14:paraId="1F50F82B" w14:textId="77777777" w:rsidR="00A94764" w:rsidRPr="008776C0" w:rsidRDefault="00A94764" w:rsidP="00422BA9">
            <w:pPr>
              <w:spacing w:line="276" w:lineRule="auto"/>
            </w:pPr>
            <w:r w:rsidRPr="008776C0">
              <w:t xml:space="preserve">In het kader van dit dossier Afspraken en Procedures </w:t>
            </w:r>
            <w:r w:rsidR="00E57CA8" w:rsidRPr="00687DCF">
              <w:rPr>
                <w:szCs w:val="18"/>
              </w:rPr>
              <w:t>Ministerie van Volksgezondheid, Welzijn en Sport, het Ministerie van Sociale Zaken en Werkgelegenheid en de Sociale verzekeringsbank</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14:paraId="30E27A96" w14:textId="77777777" w:rsidR="00682270" w:rsidRPr="008776C0" w:rsidRDefault="00682270" w:rsidP="009678EC">
      <w:pPr>
        <w:spacing w:line="276" w:lineRule="auto"/>
        <w:rPr>
          <w:b/>
        </w:rPr>
      </w:pPr>
    </w:p>
    <w:p w14:paraId="7B85AA27" w14:textId="77777777" w:rsidR="00C942F8" w:rsidRPr="008776C0" w:rsidRDefault="005B4F97" w:rsidP="009678EC">
      <w:pPr>
        <w:pStyle w:val="Kop1"/>
        <w:spacing w:line="276" w:lineRule="auto"/>
        <w:rPr>
          <w:b/>
        </w:rPr>
      </w:pPr>
      <w:bookmarkStart w:id="18" w:name="_Toc31189877"/>
      <w:r w:rsidRPr="008776C0">
        <w:rPr>
          <w:b/>
        </w:rPr>
        <w:lastRenderedPageBreak/>
        <w:t>Inleiding</w:t>
      </w:r>
      <w:bookmarkStart w:id="19" w:name="_Toc421023757"/>
      <w:bookmarkEnd w:id="10"/>
      <w:bookmarkEnd w:id="18"/>
    </w:p>
    <w:p w14:paraId="51DD8457" w14:textId="77777777"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14:paraId="3A2AE648" w14:textId="6B3FB148"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687DCF" w:rsidRPr="00687DCF">
        <w:rPr>
          <w:szCs w:val="18"/>
        </w:rPr>
        <w:t>Ministerie van Volksgezondheid, Welzijn en Sport, het Ministerie van Sociale Zaken en Werkgelegenheid en de Sociale verzekeringsbank</w:t>
      </w:r>
      <w:r w:rsidRPr="008776C0">
        <w:rPr>
          <w:szCs w:val="18"/>
        </w:rPr>
        <w:t>, hierna te noemen “</w:t>
      </w:r>
      <w:r w:rsidR="002313C2" w:rsidRPr="008776C0">
        <w:rPr>
          <w:szCs w:val="18"/>
        </w:rPr>
        <w:t>Opdrachtgever</w:t>
      </w:r>
      <w:r w:rsidR="00E308E5">
        <w:rPr>
          <w:szCs w:val="18"/>
        </w:rPr>
        <w:t xml:space="preserve">”, en </w:t>
      </w:r>
      <w:r w:rsidR="00E308E5" w:rsidRPr="00E308E5">
        <w:rPr>
          <w:szCs w:val="18"/>
          <w:highlight w:val="yellow"/>
        </w:rPr>
        <w:t xml:space="preserve">&lt;          </w:t>
      </w:r>
      <w:r w:rsidR="00E308E5">
        <w:rPr>
          <w:szCs w:val="18"/>
          <w:highlight w:val="yellow"/>
        </w:rPr>
        <w:t xml:space="preserve">                    </w:t>
      </w:r>
      <w:r w:rsidR="00E308E5" w:rsidRPr="00E308E5">
        <w:rPr>
          <w:szCs w:val="18"/>
          <w:highlight w:val="yellow"/>
        </w:rPr>
        <w:t xml:space="preserve">      </w:t>
      </w:r>
      <w:r w:rsidRPr="00E308E5">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w:t>
      </w:r>
      <w:r w:rsidR="00950C0D">
        <w:rPr>
          <w:szCs w:val="18"/>
        </w:rPr>
        <w:t>Resultaatsverplichte ICT/IV opdrachten.</w:t>
      </w:r>
    </w:p>
    <w:p w14:paraId="1AD1287B" w14:textId="77777777" w:rsidR="00E34943" w:rsidRPr="008776C0" w:rsidRDefault="00E34943" w:rsidP="009678EC">
      <w:pPr>
        <w:spacing w:line="276" w:lineRule="auto"/>
        <w:rPr>
          <w:szCs w:val="18"/>
        </w:rPr>
      </w:pPr>
    </w:p>
    <w:p w14:paraId="650AC5BB" w14:textId="77777777"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14:paraId="695088F9" w14:textId="77777777" w:rsidR="00E34943" w:rsidRPr="008776C0" w:rsidRDefault="00E34943" w:rsidP="009678EC">
      <w:pPr>
        <w:spacing w:line="276" w:lineRule="auto"/>
        <w:rPr>
          <w:b/>
          <w:u w:val="single"/>
        </w:rPr>
      </w:pPr>
    </w:p>
    <w:p w14:paraId="51A3A3D4" w14:textId="77777777" w:rsidR="005971EF" w:rsidRPr="008776C0" w:rsidRDefault="00E34943" w:rsidP="009678EC">
      <w:pPr>
        <w:spacing w:line="276" w:lineRule="auto"/>
        <w:rPr>
          <w:b/>
          <w:u w:val="single"/>
        </w:rPr>
      </w:pPr>
      <w:r w:rsidRPr="008776C0">
        <w:rPr>
          <w:b/>
          <w:u w:val="single"/>
        </w:rPr>
        <w:t>Geldigheidsduur</w:t>
      </w:r>
    </w:p>
    <w:p w14:paraId="0DD0E106" w14:textId="77777777"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14:paraId="215550F7" w14:textId="77777777" w:rsidR="00E34943" w:rsidRPr="008776C0" w:rsidRDefault="00E34943" w:rsidP="009678EC">
      <w:pPr>
        <w:spacing w:line="276" w:lineRule="auto"/>
      </w:pPr>
    </w:p>
    <w:p w14:paraId="610FC688" w14:textId="77777777" w:rsidR="00E34943" w:rsidRPr="008776C0" w:rsidRDefault="00E34943" w:rsidP="009678EC">
      <w:pPr>
        <w:spacing w:line="276" w:lineRule="auto"/>
        <w:rPr>
          <w:b/>
          <w:u w:val="single"/>
        </w:rPr>
      </w:pPr>
      <w:r w:rsidRPr="008776C0">
        <w:rPr>
          <w:b/>
          <w:u w:val="single"/>
        </w:rPr>
        <w:t>Wijzigingsbeheer</w:t>
      </w:r>
    </w:p>
    <w:p w14:paraId="35402F17" w14:textId="77777777"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14:paraId="7A5B5D78" w14:textId="77777777" w:rsidR="00E34943" w:rsidRPr="008776C0" w:rsidRDefault="00E34943" w:rsidP="009678EC">
      <w:pPr>
        <w:spacing w:line="276" w:lineRule="auto"/>
        <w:jc w:val="both"/>
        <w:rPr>
          <w:szCs w:val="18"/>
        </w:rPr>
      </w:pPr>
    </w:p>
    <w:p w14:paraId="1E1DB5D0" w14:textId="77777777" w:rsidR="00E34943" w:rsidRPr="008776C0" w:rsidRDefault="00E34943" w:rsidP="009678EC">
      <w:pPr>
        <w:spacing w:line="276" w:lineRule="auto"/>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14:paraId="74D4B1B8" w14:textId="77777777" w:rsidR="005971EF" w:rsidRPr="008776C0" w:rsidRDefault="005971EF" w:rsidP="009678EC">
      <w:pPr>
        <w:spacing w:line="276" w:lineRule="auto"/>
        <w:rPr>
          <w:b/>
          <w:u w:val="single"/>
        </w:rPr>
      </w:pPr>
      <w:bookmarkStart w:id="29" w:name="_Toc450123694"/>
    </w:p>
    <w:bookmarkEnd w:id="29"/>
    <w:p w14:paraId="1EB2D2C9" w14:textId="77777777" w:rsidR="00287C4A" w:rsidRPr="008776C0" w:rsidRDefault="00287C4A" w:rsidP="009678EC">
      <w:pPr>
        <w:spacing w:line="276" w:lineRule="auto"/>
        <w:rPr>
          <w:szCs w:val="18"/>
        </w:rPr>
      </w:pPr>
      <w:r w:rsidRPr="008776C0">
        <w:rPr>
          <w:szCs w:val="18"/>
        </w:rPr>
        <w:br w:type="page"/>
      </w:r>
    </w:p>
    <w:p w14:paraId="4D4D3512" w14:textId="77777777" w:rsidR="008934B7" w:rsidRPr="008776C0" w:rsidRDefault="0070410B" w:rsidP="009678EC">
      <w:pPr>
        <w:pStyle w:val="Kop1"/>
        <w:spacing w:line="276" w:lineRule="auto"/>
        <w:rPr>
          <w:b/>
        </w:rPr>
      </w:pPr>
      <w:bookmarkStart w:id="30" w:name="_Toc31189878"/>
      <w:r w:rsidRPr="008776C0">
        <w:rPr>
          <w:b/>
        </w:rPr>
        <w:lastRenderedPageBreak/>
        <w:t>Contactgegevens</w:t>
      </w:r>
      <w:bookmarkEnd w:id="30"/>
    </w:p>
    <w:p w14:paraId="25F9DB64" w14:textId="77777777"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w:t>
      </w:r>
      <w:r w:rsidR="009C069E">
        <w:rPr>
          <w:szCs w:val="18"/>
        </w:rPr>
        <w:t>,</w:t>
      </w:r>
      <w:r w:rsidRPr="008776C0">
        <w:rPr>
          <w:szCs w:val="18"/>
        </w:rPr>
        <w:t xml:space="preserve"> wordt gebruik gemaakt van de persoonsgebonden contactgegevens. In onderstaande tabellen zijn deze contactgegevens weergeven voor respectievelijk:</w:t>
      </w:r>
    </w:p>
    <w:p w14:paraId="7D625BB9" w14:textId="77777777" w:rsidR="0070410B" w:rsidRPr="008776C0" w:rsidRDefault="00175C74" w:rsidP="000C47FD">
      <w:pPr>
        <w:pStyle w:val="Lijstalinea"/>
        <w:numPr>
          <w:ilvl w:val="0"/>
          <w:numId w:val="4"/>
        </w:numPr>
        <w:spacing w:line="276" w:lineRule="auto"/>
        <w:rPr>
          <w:szCs w:val="18"/>
        </w:rPr>
      </w:pPr>
      <w:r w:rsidRPr="008776C0">
        <w:rPr>
          <w:szCs w:val="18"/>
        </w:rPr>
        <w:t>Opdrachtgever</w:t>
      </w:r>
      <w:r w:rsidR="0073455C">
        <w:rPr>
          <w:szCs w:val="18"/>
        </w:rPr>
        <w:t>(s)</w:t>
      </w:r>
    </w:p>
    <w:p w14:paraId="4165C497" w14:textId="77777777" w:rsidR="0070410B" w:rsidRPr="008776C0" w:rsidRDefault="002313C2" w:rsidP="000C47FD">
      <w:pPr>
        <w:pStyle w:val="Lijstalinea"/>
        <w:numPr>
          <w:ilvl w:val="0"/>
          <w:numId w:val="4"/>
        </w:numPr>
        <w:spacing w:line="276" w:lineRule="auto"/>
        <w:rPr>
          <w:szCs w:val="18"/>
        </w:rPr>
      </w:pPr>
      <w:r w:rsidRPr="008776C0">
        <w:rPr>
          <w:szCs w:val="18"/>
        </w:rPr>
        <w:t>Opdrachtnemer</w:t>
      </w:r>
    </w:p>
    <w:p w14:paraId="78339C69" w14:textId="77777777"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14:paraId="6F0453E4" w14:textId="77777777" w:rsidR="00F24EE3" w:rsidRPr="008776C0" w:rsidRDefault="00F24EE3" w:rsidP="00F24EE3">
      <w:pPr>
        <w:pStyle w:val="Kopzondernummering"/>
        <w:spacing w:after="0" w:line="276" w:lineRule="auto"/>
        <w:rPr>
          <w:sz w:val="18"/>
          <w:szCs w:val="18"/>
        </w:rPr>
      </w:pPr>
    </w:p>
    <w:p w14:paraId="79D9B224" w14:textId="77777777" w:rsidR="003C2994" w:rsidRDefault="003C2994" w:rsidP="003C2994">
      <w:pPr>
        <w:pStyle w:val="Geenafstand"/>
        <w:rPr>
          <w:b/>
        </w:rPr>
      </w:pPr>
    </w:p>
    <w:p w14:paraId="2F940E88" w14:textId="77777777" w:rsidR="0073455C" w:rsidRPr="008776C0" w:rsidRDefault="0073455C" w:rsidP="0073455C">
      <w:pPr>
        <w:pStyle w:val="Kopzondernummering"/>
        <w:spacing w:after="0" w:line="276" w:lineRule="auto"/>
        <w:rPr>
          <w:b/>
          <w:sz w:val="18"/>
          <w:szCs w:val="18"/>
        </w:rPr>
      </w:pPr>
      <w:r w:rsidRPr="008776C0">
        <w:rPr>
          <w:b/>
          <w:sz w:val="18"/>
          <w:szCs w:val="18"/>
        </w:rPr>
        <w:t>Opdrachtgever</w:t>
      </w:r>
      <w:r>
        <w:rPr>
          <w:b/>
          <w:sz w:val="18"/>
          <w:szCs w:val="18"/>
        </w:rPr>
        <w:t xml:space="preserve"> De Sociale Verzekeringsbank</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73455C" w:rsidRPr="008776C0" w14:paraId="69D9AECE" w14:textId="77777777" w:rsidTr="00687DCF">
        <w:trPr>
          <w:tblHeader/>
        </w:trPr>
        <w:tc>
          <w:tcPr>
            <w:tcW w:w="1560" w:type="dxa"/>
            <w:shd w:val="clear" w:color="auto" w:fill="003366"/>
          </w:tcPr>
          <w:p w14:paraId="5DFE5032" w14:textId="77777777" w:rsidR="0073455C" w:rsidRPr="008776C0" w:rsidRDefault="0073455C" w:rsidP="00687DCF">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14:paraId="00577160" w14:textId="77777777" w:rsidR="0073455C" w:rsidRPr="008776C0" w:rsidRDefault="0073455C" w:rsidP="00687DCF">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14:paraId="35A50FDF" w14:textId="77777777" w:rsidR="0073455C" w:rsidRPr="008776C0" w:rsidRDefault="0073455C" w:rsidP="00687DCF">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14:paraId="185EA6FF" w14:textId="77777777" w:rsidR="0073455C" w:rsidRPr="008776C0" w:rsidRDefault="0073455C" w:rsidP="00687DCF">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14:paraId="0239435B" w14:textId="77777777" w:rsidR="0073455C" w:rsidRPr="008776C0" w:rsidRDefault="0073455C" w:rsidP="00687DCF">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73455C" w:rsidRPr="008776C0" w14:paraId="52845388" w14:textId="77777777" w:rsidTr="00687DCF">
        <w:tc>
          <w:tcPr>
            <w:tcW w:w="1560" w:type="dxa"/>
            <w:shd w:val="clear" w:color="auto" w:fill="auto"/>
            <w:tcMar>
              <w:top w:w="28" w:type="dxa"/>
              <w:left w:w="28" w:type="dxa"/>
              <w:bottom w:w="28" w:type="dxa"/>
              <w:right w:w="28" w:type="dxa"/>
            </w:tcMar>
          </w:tcPr>
          <w:p w14:paraId="5F14103E" w14:textId="77777777" w:rsidR="0073455C" w:rsidRPr="008776C0" w:rsidRDefault="0073455C" w:rsidP="00687DCF">
            <w:pPr>
              <w:spacing w:line="276" w:lineRule="auto"/>
              <w:rPr>
                <w:rFonts w:cs="Arial"/>
                <w:sz w:val="16"/>
                <w:szCs w:val="16"/>
              </w:rPr>
            </w:pPr>
            <w:r w:rsidRPr="008776C0">
              <w:rPr>
                <w:rFonts w:cs="Arial"/>
                <w:sz w:val="16"/>
                <w:szCs w:val="16"/>
              </w:rPr>
              <w:t>Algemeen</w:t>
            </w:r>
          </w:p>
        </w:tc>
        <w:tc>
          <w:tcPr>
            <w:tcW w:w="1984" w:type="dxa"/>
          </w:tcPr>
          <w:p w14:paraId="1FC01196" w14:textId="1B44D65E" w:rsidR="0073455C" w:rsidRPr="008776C0" w:rsidRDefault="00FE0787" w:rsidP="00687DCF">
            <w:pPr>
              <w:spacing w:line="276" w:lineRule="auto"/>
              <w:rPr>
                <w:rFonts w:cs="Arial"/>
                <w:sz w:val="16"/>
                <w:szCs w:val="16"/>
              </w:rPr>
            </w:pPr>
            <w:r>
              <w:rPr>
                <w:rFonts w:cs="Arial"/>
                <w:sz w:val="16"/>
                <w:szCs w:val="16"/>
              </w:rPr>
              <w:t>DCM</w:t>
            </w:r>
          </w:p>
        </w:tc>
        <w:tc>
          <w:tcPr>
            <w:tcW w:w="1700" w:type="dxa"/>
          </w:tcPr>
          <w:p w14:paraId="266F7306" w14:textId="21BFA140" w:rsidR="0073455C" w:rsidRPr="008776C0" w:rsidRDefault="0073455C" w:rsidP="00687DCF">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1C9C6441" w14:textId="2F6DC8DD" w:rsidR="0073455C" w:rsidRPr="008776C0" w:rsidRDefault="0073455C" w:rsidP="00687DCF">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6BED87F" w14:textId="3DB3A27F" w:rsidR="0073455C" w:rsidRPr="008776C0" w:rsidRDefault="0073455C" w:rsidP="00687DCF">
            <w:pPr>
              <w:spacing w:line="276" w:lineRule="auto"/>
              <w:rPr>
                <w:rFonts w:cs="Arial"/>
                <w:sz w:val="16"/>
                <w:szCs w:val="16"/>
              </w:rPr>
            </w:pPr>
          </w:p>
        </w:tc>
      </w:tr>
      <w:tr w:rsidR="0073455C" w:rsidRPr="008776C0" w14:paraId="61C46460" w14:textId="77777777" w:rsidTr="00687DCF">
        <w:tc>
          <w:tcPr>
            <w:tcW w:w="1560" w:type="dxa"/>
            <w:shd w:val="clear" w:color="auto" w:fill="auto"/>
            <w:tcMar>
              <w:top w:w="28" w:type="dxa"/>
              <w:left w:w="28" w:type="dxa"/>
              <w:bottom w:w="28" w:type="dxa"/>
              <w:right w:w="28" w:type="dxa"/>
            </w:tcMar>
          </w:tcPr>
          <w:p w14:paraId="3985689D" w14:textId="77777777" w:rsidR="0073455C" w:rsidRPr="008776C0" w:rsidRDefault="0073455C" w:rsidP="00687DCF">
            <w:pPr>
              <w:spacing w:line="276" w:lineRule="auto"/>
              <w:rPr>
                <w:rFonts w:cs="Arial"/>
                <w:sz w:val="16"/>
                <w:szCs w:val="16"/>
              </w:rPr>
            </w:pPr>
            <w:r>
              <w:rPr>
                <w:rFonts w:cs="Arial"/>
                <w:sz w:val="16"/>
                <w:szCs w:val="16"/>
              </w:rPr>
              <w:t>Aanvraagproces t/m sluiten NOK</w:t>
            </w:r>
          </w:p>
        </w:tc>
        <w:tc>
          <w:tcPr>
            <w:tcW w:w="1984" w:type="dxa"/>
          </w:tcPr>
          <w:p w14:paraId="4E0B3191" w14:textId="03FC6E21" w:rsidR="0073455C" w:rsidRPr="008776C0" w:rsidRDefault="00FE0787" w:rsidP="00687DCF">
            <w:pPr>
              <w:spacing w:line="276" w:lineRule="auto"/>
              <w:rPr>
                <w:rFonts w:cs="Arial"/>
                <w:sz w:val="16"/>
                <w:szCs w:val="16"/>
              </w:rPr>
            </w:pPr>
            <w:r>
              <w:rPr>
                <w:rFonts w:cs="Arial"/>
                <w:sz w:val="16"/>
                <w:szCs w:val="16"/>
              </w:rPr>
              <w:t>idem</w:t>
            </w:r>
          </w:p>
        </w:tc>
        <w:tc>
          <w:tcPr>
            <w:tcW w:w="1700" w:type="dxa"/>
          </w:tcPr>
          <w:p w14:paraId="1E795C0C" w14:textId="5FDD0F44" w:rsidR="0073455C" w:rsidRPr="008776C0" w:rsidRDefault="0073455C" w:rsidP="00687DCF">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30CD0011" w14:textId="5C811A5B" w:rsidR="0073455C" w:rsidRPr="008776C0" w:rsidRDefault="0073455C" w:rsidP="00687DCF">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43885F7F" w14:textId="4F99DB5B" w:rsidR="0073455C" w:rsidRPr="008776C0" w:rsidRDefault="0073455C" w:rsidP="00687DCF">
            <w:pPr>
              <w:spacing w:line="276" w:lineRule="auto"/>
              <w:rPr>
                <w:rFonts w:cs="Arial"/>
                <w:sz w:val="16"/>
                <w:szCs w:val="16"/>
              </w:rPr>
            </w:pPr>
          </w:p>
        </w:tc>
      </w:tr>
      <w:tr w:rsidR="0073455C" w:rsidRPr="008776C0" w14:paraId="1F48036D" w14:textId="77777777" w:rsidTr="00687DCF">
        <w:tc>
          <w:tcPr>
            <w:tcW w:w="1560" w:type="dxa"/>
            <w:shd w:val="clear" w:color="auto" w:fill="auto"/>
            <w:tcMar>
              <w:top w:w="28" w:type="dxa"/>
              <w:left w:w="28" w:type="dxa"/>
              <w:bottom w:w="28" w:type="dxa"/>
              <w:right w:w="28" w:type="dxa"/>
            </w:tcMar>
          </w:tcPr>
          <w:p w14:paraId="464B9D87" w14:textId="77777777" w:rsidR="0073455C" w:rsidRPr="008776C0" w:rsidRDefault="0073455C" w:rsidP="00687DCF">
            <w:pPr>
              <w:spacing w:line="276" w:lineRule="auto"/>
              <w:rPr>
                <w:rFonts w:cs="Arial"/>
                <w:sz w:val="16"/>
                <w:szCs w:val="16"/>
              </w:rPr>
            </w:pPr>
            <w:r w:rsidRPr="008776C0">
              <w:rPr>
                <w:rFonts w:cs="Arial"/>
                <w:sz w:val="16"/>
                <w:szCs w:val="16"/>
              </w:rPr>
              <w:t>Rapportages</w:t>
            </w:r>
          </w:p>
        </w:tc>
        <w:tc>
          <w:tcPr>
            <w:tcW w:w="1984" w:type="dxa"/>
          </w:tcPr>
          <w:p w14:paraId="5DE71809" w14:textId="11596502" w:rsidR="0073455C" w:rsidRPr="008776C0" w:rsidRDefault="004816AE" w:rsidP="00687DCF">
            <w:pPr>
              <w:spacing w:line="276" w:lineRule="auto"/>
              <w:rPr>
                <w:rFonts w:cs="Arial"/>
                <w:sz w:val="16"/>
                <w:szCs w:val="16"/>
              </w:rPr>
            </w:pPr>
            <w:r>
              <w:rPr>
                <w:rFonts w:cs="Arial"/>
                <w:sz w:val="16"/>
                <w:szCs w:val="16"/>
              </w:rPr>
              <w:t>I</w:t>
            </w:r>
            <w:r w:rsidR="00FE0787">
              <w:rPr>
                <w:rFonts w:cs="Arial"/>
                <w:sz w:val="16"/>
                <w:szCs w:val="16"/>
              </w:rPr>
              <w:t>dem</w:t>
            </w:r>
          </w:p>
        </w:tc>
        <w:tc>
          <w:tcPr>
            <w:tcW w:w="1700" w:type="dxa"/>
          </w:tcPr>
          <w:p w14:paraId="059202DD" w14:textId="107AEDB1" w:rsidR="0073455C" w:rsidRPr="008776C0" w:rsidRDefault="0073455C" w:rsidP="00687DCF">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D8499D9" w14:textId="09189E3B" w:rsidR="0073455C" w:rsidRPr="008776C0" w:rsidRDefault="0073455C" w:rsidP="00687DCF">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30EF132" w14:textId="3E9F875C" w:rsidR="0073455C" w:rsidRPr="008776C0" w:rsidRDefault="0073455C" w:rsidP="00687DCF">
            <w:pPr>
              <w:spacing w:line="276" w:lineRule="auto"/>
              <w:rPr>
                <w:rFonts w:cs="Arial"/>
                <w:sz w:val="16"/>
                <w:szCs w:val="16"/>
              </w:rPr>
            </w:pPr>
          </w:p>
        </w:tc>
      </w:tr>
      <w:tr w:rsidR="0073455C" w:rsidRPr="008776C0" w14:paraId="64BD36F5" w14:textId="77777777" w:rsidTr="00687DCF">
        <w:tc>
          <w:tcPr>
            <w:tcW w:w="1560" w:type="dxa"/>
            <w:shd w:val="clear" w:color="auto" w:fill="auto"/>
            <w:tcMar>
              <w:top w:w="28" w:type="dxa"/>
              <w:left w:w="28" w:type="dxa"/>
              <w:bottom w:w="28" w:type="dxa"/>
              <w:right w:w="28" w:type="dxa"/>
            </w:tcMar>
          </w:tcPr>
          <w:p w14:paraId="28B8349B" w14:textId="77777777" w:rsidR="0073455C" w:rsidRPr="008776C0" w:rsidRDefault="0073455C" w:rsidP="00687DCF">
            <w:pPr>
              <w:spacing w:line="276" w:lineRule="auto"/>
              <w:rPr>
                <w:rFonts w:cs="Arial"/>
                <w:sz w:val="16"/>
                <w:szCs w:val="16"/>
              </w:rPr>
            </w:pPr>
            <w:r w:rsidRPr="008776C0">
              <w:rPr>
                <w:rFonts w:cs="Arial"/>
                <w:sz w:val="16"/>
                <w:szCs w:val="16"/>
              </w:rPr>
              <w:t>Facturen</w:t>
            </w:r>
          </w:p>
        </w:tc>
        <w:tc>
          <w:tcPr>
            <w:tcW w:w="1984" w:type="dxa"/>
          </w:tcPr>
          <w:p w14:paraId="3DC6E724" w14:textId="12DDED86" w:rsidR="0073455C" w:rsidRPr="008776C0" w:rsidRDefault="006A4816" w:rsidP="00687DCF">
            <w:pPr>
              <w:spacing w:line="276" w:lineRule="auto"/>
              <w:rPr>
                <w:rFonts w:cs="Arial"/>
                <w:sz w:val="16"/>
                <w:szCs w:val="16"/>
              </w:rPr>
            </w:pPr>
            <w:r>
              <w:rPr>
                <w:rFonts w:cs="Arial"/>
                <w:sz w:val="16"/>
                <w:szCs w:val="16"/>
              </w:rPr>
              <w:t>Financieel Controller</w:t>
            </w:r>
          </w:p>
        </w:tc>
        <w:tc>
          <w:tcPr>
            <w:tcW w:w="1700" w:type="dxa"/>
          </w:tcPr>
          <w:p w14:paraId="129E18D6" w14:textId="23037F6F" w:rsidR="0073455C" w:rsidRPr="008776C0" w:rsidRDefault="0073455C" w:rsidP="00687DCF">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562B8B87" w14:textId="4F3AEF84" w:rsidR="0073455C" w:rsidRPr="008776C0" w:rsidRDefault="0073455C" w:rsidP="00687DCF">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F94A650" w14:textId="56FD51E0" w:rsidR="0073455C" w:rsidRPr="008776C0" w:rsidRDefault="0073455C" w:rsidP="00687DCF">
            <w:pPr>
              <w:spacing w:line="276" w:lineRule="auto"/>
              <w:rPr>
                <w:rFonts w:cs="Arial"/>
                <w:sz w:val="16"/>
                <w:szCs w:val="16"/>
              </w:rPr>
            </w:pPr>
          </w:p>
        </w:tc>
      </w:tr>
      <w:tr w:rsidR="006A4816" w:rsidRPr="008776C0" w14:paraId="3D1C81DD" w14:textId="77777777" w:rsidTr="00687DCF">
        <w:tc>
          <w:tcPr>
            <w:tcW w:w="1560" w:type="dxa"/>
            <w:shd w:val="clear" w:color="auto" w:fill="auto"/>
            <w:tcMar>
              <w:top w:w="28" w:type="dxa"/>
              <w:left w:w="28" w:type="dxa"/>
              <w:bottom w:w="28" w:type="dxa"/>
              <w:right w:w="28" w:type="dxa"/>
            </w:tcMar>
          </w:tcPr>
          <w:p w14:paraId="49F2446C" w14:textId="77777777" w:rsidR="006A4816" w:rsidRPr="008776C0" w:rsidRDefault="006A4816" w:rsidP="006A4816">
            <w:pPr>
              <w:spacing w:line="276" w:lineRule="auto"/>
              <w:rPr>
                <w:rFonts w:cs="Arial"/>
                <w:sz w:val="16"/>
                <w:szCs w:val="16"/>
              </w:rPr>
            </w:pPr>
            <w:r>
              <w:rPr>
                <w:rFonts w:cs="Arial"/>
                <w:sz w:val="16"/>
                <w:szCs w:val="16"/>
              </w:rPr>
              <w:t>Lopende NOK</w:t>
            </w:r>
            <w:r w:rsidRPr="008776C0">
              <w:rPr>
                <w:rFonts w:cs="Arial"/>
                <w:sz w:val="16"/>
                <w:szCs w:val="16"/>
              </w:rPr>
              <w:t>’s</w:t>
            </w:r>
          </w:p>
        </w:tc>
        <w:tc>
          <w:tcPr>
            <w:tcW w:w="1984" w:type="dxa"/>
          </w:tcPr>
          <w:p w14:paraId="6E37C0E4" w14:textId="544DA40B" w:rsidR="006A4816" w:rsidRPr="008776C0" w:rsidRDefault="006A4816" w:rsidP="006A4816">
            <w:pPr>
              <w:spacing w:line="276" w:lineRule="auto"/>
              <w:rPr>
                <w:rFonts w:cs="Arial"/>
                <w:sz w:val="16"/>
                <w:szCs w:val="16"/>
              </w:rPr>
            </w:pPr>
            <w:r>
              <w:rPr>
                <w:rFonts w:cs="Arial"/>
                <w:sz w:val="16"/>
                <w:szCs w:val="16"/>
              </w:rPr>
              <w:t>DCM</w:t>
            </w:r>
          </w:p>
        </w:tc>
        <w:tc>
          <w:tcPr>
            <w:tcW w:w="1700" w:type="dxa"/>
          </w:tcPr>
          <w:p w14:paraId="6BEFECFA" w14:textId="5422985B" w:rsidR="006A4816" w:rsidRPr="008776C0" w:rsidRDefault="006A4816" w:rsidP="006A4816">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E63204A" w14:textId="2648DBBD" w:rsidR="006A4816" w:rsidRPr="008776C0" w:rsidRDefault="006A4816" w:rsidP="006A4816">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6BDA9F41" w14:textId="583C8F0D" w:rsidR="006A4816" w:rsidRPr="008776C0" w:rsidRDefault="006A4816" w:rsidP="006A4816">
            <w:pPr>
              <w:spacing w:line="276" w:lineRule="auto"/>
              <w:rPr>
                <w:rFonts w:cs="Arial"/>
                <w:sz w:val="16"/>
                <w:szCs w:val="16"/>
              </w:rPr>
            </w:pPr>
          </w:p>
        </w:tc>
      </w:tr>
      <w:tr w:rsidR="006A4816" w:rsidRPr="008776C0" w14:paraId="486331CD" w14:textId="77777777" w:rsidTr="00687DCF">
        <w:tc>
          <w:tcPr>
            <w:tcW w:w="1560" w:type="dxa"/>
            <w:shd w:val="clear" w:color="auto" w:fill="auto"/>
            <w:tcMar>
              <w:top w:w="28" w:type="dxa"/>
              <w:left w:w="28" w:type="dxa"/>
              <w:bottom w:w="28" w:type="dxa"/>
              <w:right w:w="28" w:type="dxa"/>
            </w:tcMar>
          </w:tcPr>
          <w:p w14:paraId="09AEE1DE" w14:textId="77777777" w:rsidR="006A4816" w:rsidRPr="008776C0" w:rsidRDefault="006A4816" w:rsidP="006A4816">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2C860EEE" w14:textId="77777777" w:rsidR="006A4816" w:rsidRDefault="006A4816" w:rsidP="006A4816">
            <w:pPr>
              <w:spacing w:line="276" w:lineRule="auto"/>
              <w:rPr>
                <w:rFonts w:cs="Arial"/>
                <w:sz w:val="16"/>
                <w:szCs w:val="16"/>
              </w:rPr>
            </w:pPr>
            <w:r>
              <w:rPr>
                <w:rFonts w:cs="Arial"/>
                <w:sz w:val="16"/>
                <w:szCs w:val="16"/>
              </w:rPr>
              <w:t>DCM</w:t>
            </w:r>
          </w:p>
          <w:p w14:paraId="151BA850" w14:textId="0C7CD863" w:rsidR="006A4816" w:rsidRPr="008776C0" w:rsidRDefault="006A4816" w:rsidP="006A4816">
            <w:pPr>
              <w:spacing w:line="276" w:lineRule="auto"/>
              <w:rPr>
                <w:rFonts w:cs="Arial"/>
                <w:sz w:val="16"/>
                <w:szCs w:val="16"/>
              </w:rPr>
            </w:pPr>
          </w:p>
        </w:tc>
        <w:tc>
          <w:tcPr>
            <w:tcW w:w="1700" w:type="dxa"/>
          </w:tcPr>
          <w:p w14:paraId="6114D469" w14:textId="1D07F601" w:rsidR="006A4816" w:rsidRPr="008776C0" w:rsidRDefault="006A4816" w:rsidP="006A4816">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725A7B1" w14:textId="670745A7" w:rsidR="006A4816" w:rsidRPr="008776C0" w:rsidRDefault="006A4816" w:rsidP="006A4816">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A9F328D" w14:textId="4E3BCBD3" w:rsidR="006A4816" w:rsidRPr="008776C0" w:rsidRDefault="006A4816" w:rsidP="006A4816">
            <w:pPr>
              <w:spacing w:line="276" w:lineRule="auto"/>
              <w:rPr>
                <w:rFonts w:cs="Arial"/>
                <w:sz w:val="16"/>
                <w:szCs w:val="16"/>
              </w:rPr>
            </w:pPr>
          </w:p>
        </w:tc>
      </w:tr>
      <w:tr w:rsidR="006A4816" w:rsidRPr="008776C0" w14:paraId="4DFFBCCD" w14:textId="77777777" w:rsidTr="00687DCF">
        <w:tc>
          <w:tcPr>
            <w:tcW w:w="1560" w:type="dxa"/>
            <w:shd w:val="clear" w:color="auto" w:fill="auto"/>
            <w:tcMar>
              <w:top w:w="28" w:type="dxa"/>
              <w:left w:w="28" w:type="dxa"/>
              <w:bottom w:w="28" w:type="dxa"/>
              <w:right w:w="28" w:type="dxa"/>
            </w:tcMar>
          </w:tcPr>
          <w:p w14:paraId="207A5293" w14:textId="77777777" w:rsidR="006A4816" w:rsidRPr="008776C0" w:rsidRDefault="006A4816" w:rsidP="006A4816">
            <w:pPr>
              <w:spacing w:line="276" w:lineRule="auto"/>
              <w:rPr>
                <w:rFonts w:cs="Arial"/>
                <w:sz w:val="16"/>
                <w:szCs w:val="16"/>
              </w:rPr>
            </w:pPr>
            <w:r w:rsidRPr="008776C0">
              <w:rPr>
                <w:rFonts w:cs="Arial"/>
                <w:sz w:val="16"/>
                <w:szCs w:val="16"/>
              </w:rPr>
              <w:t>Klachten</w:t>
            </w:r>
          </w:p>
          <w:p w14:paraId="0FBEA7B9" w14:textId="77777777" w:rsidR="006A4816" w:rsidRPr="008776C0" w:rsidRDefault="006A4816" w:rsidP="006A4816">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20352147" w14:textId="34EE41F9" w:rsidR="006A4816" w:rsidRPr="008776C0" w:rsidRDefault="006A4816" w:rsidP="006A4816">
            <w:pPr>
              <w:spacing w:line="276" w:lineRule="auto"/>
              <w:rPr>
                <w:rFonts w:cs="Arial"/>
                <w:sz w:val="16"/>
                <w:szCs w:val="16"/>
              </w:rPr>
            </w:pPr>
            <w:r>
              <w:rPr>
                <w:rFonts w:cs="Arial"/>
                <w:sz w:val="16"/>
                <w:szCs w:val="16"/>
              </w:rPr>
              <w:t xml:space="preserve">Manager </w:t>
            </w:r>
          </w:p>
        </w:tc>
        <w:tc>
          <w:tcPr>
            <w:tcW w:w="1700" w:type="dxa"/>
          </w:tcPr>
          <w:p w14:paraId="314A55B2" w14:textId="080B4F4F" w:rsidR="006A4816" w:rsidRPr="008776C0" w:rsidRDefault="006A4816" w:rsidP="006A4816">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BC64A49" w14:textId="10DCF763" w:rsidR="006A4816" w:rsidRPr="008776C0" w:rsidRDefault="006A4816" w:rsidP="006A4816">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11C83F9" w14:textId="55755223" w:rsidR="006A4816" w:rsidRPr="008776C0" w:rsidRDefault="006A4816" w:rsidP="006A4816">
            <w:pPr>
              <w:spacing w:line="276" w:lineRule="auto"/>
              <w:rPr>
                <w:rFonts w:cs="Arial"/>
                <w:sz w:val="16"/>
                <w:szCs w:val="16"/>
              </w:rPr>
            </w:pPr>
          </w:p>
        </w:tc>
      </w:tr>
      <w:tr w:rsidR="006A4816" w:rsidRPr="008776C0" w14:paraId="78A19959" w14:textId="77777777" w:rsidTr="00687DCF">
        <w:tc>
          <w:tcPr>
            <w:tcW w:w="1560" w:type="dxa"/>
            <w:shd w:val="clear" w:color="auto" w:fill="auto"/>
            <w:tcMar>
              <w:top w:w="28" w:type="dxa"/>
              <w:left w:w="28" w:type="dxa"/>
              <w:bottom w:w="28" w:type="dxa"/>
              <w:right w:w="28" w:type="dxa"/>
            </w:tcMar>
          </w:tcPr>
          <w:p w14:paraId="66FADA0A" w14:textId="77777777" w:rsidR="006A4816" w:rsidRPr="008776C0" w:rsidRDefault="006A4816" w:rsidP="006A4816">
            <w:pPr>
              <w:spacing w:line="276" w:lineRule="auto"/>
              <w:rPr>
                <w:rFonts w:cs="Arial"/>
                <w:sz w:val="16"/>
                <w:szCs w:val="16"/>
              </w:rPr>
            </w:pPr>
            <w:r w:rsidRPr="008776C0">
              <w:rPr>
                <w:rFonts w:cs="Arial"/>
                <w:sz w:val="16"/>
                <w:szCs w:val="16"/>
              </w:rPr>
              <w:t>KPI’s</w:t>
            </w:r>
          </w:p>
          <w:p w14:paraId="408B9C1B" w14:textId="77777777" w:rsidR="006A4816" w:rsidRPr="008776C0" w:rsidRDefault="006A4816" w:rsidP="006A4816">
            <w:pPr>
              <w:spacing w:line="276" w:lineRule="auto"/>
              <w:rPr>
                <w:rFonts w:cs="Arial"/>
                <w:sz w:val="16"/>
                <w:szCs w:val="16"/>
              </w:rPr>
            </w:pPr>
            <w:r w:rsidRPr="008776C0">
              <w:rPr>
                <w:rFonts w:cs="Arial"/>
                <w:sz w:val="16"/>
                <w:szCs w:val="16"/>
              </w:rPr>
              <w:t>Klachten</w:t>
            </w:r>
          </w:p>
          <w:p w14:paraId="46F095EB" w14:textId="77777777" w:rsidR="006A4816" w:rsidRPr="008776C0" w:rsidRDefault="006A4816" w:rsidP="006A4816">
            <w:pPr>
              <w:spacing w:line="276" w:lineRule="auto"/>
              <w:rPr>
                <w:rFonts w:cs="Arial"/>
                <w:sz w:val="16"/>
                <w:szCs w:val="16"/>
              </w:rPr>
            </w:pPr>
            <w:r w:rsidRPr="008776C0">
              <w:rPr>
                <w:rFonts w:cs="Arial"/>
                <w:sz w:val="16"/>
                <w:szCs w:val="16"/>
              </w:rPr>
              <w:t>Escalatie:  ROK</w:t>
            </w:r>
          </w:p>
        </w:tc>
        <w:tc>
          <w:tcPr>
            <w:tcW w:w="1984" w:type="dxa"/>
          </w:tcPr>
          <w:p w14:paraId="16B4379C" w14:textId="77777777" w:rsidR="006A4816" w:rsidRPr="008776C0" w:rsidRDefault="006A4816" w:rsidP="006A4816">
            <w:pPr>
              <w:spacing w:line="276" w:lineRule="auto"/>
              <w:rPr>
                <w:rFonts w:cs="Arial"/>
                <w:sz w:val="16"/>
                <w:szCs w:val="16"/>
              </w:rPr>
            </w:pPr>
            <w:r w:rsidRPr="008776C0">
              <w:rPr>
                <w:rFonts w:cs="Arial"/>
                <w:sz w:val="16"/>
                <w:szCs w:val="16"/>
              </w:rPr>
              <w:t>Centraal Contractmanagement</w:t>
            </w:r>
          </w:p>
        </w:tc>
        <w:tc>
          <w:tcPr>
            <w:tcW w:w="1700" w:type="dxa"/>
          </w:tcPr>
          <w:p w14:paraId="1AC609FB" w14:textId="77777777" w:rsidR="006A4816" w:rsidRPr="008776C0" w:rsidRDefault="006A4816" w:rsidP="006A4816">
            <w:pPr>
              <w:spacing w:line="276" w:lineRule="auto"/>
              <w:rPr>
                <w:rFonts w:cs="Arial"/>
                <w:sz w:val="16"/>
                <w:szCs w:val="16"/>
              </w:rPr>
            </w:pPr>
            <w:r>
              <w:rPr>
                <w:rFonts w:cs="Arial"/>
                <w:sz w:val="16"/>
                <w:szCs w:val="16"/>
              </w:rPr>
              <w:t>Marcel Staps</w:t>
            </w:r>
          </w:p>
        </w:tc>
        <w:tc>
          <w:tcPr>
            <w:tcW w:w="1134" w:type="dxa"/>
            <w:shd w:val="clear" w:color="auto" w:fill="auto"/>
            <w:tcMar>
              <w:top w:w="28" w:type="dxa"/>
              <w:left w:w="28" w:type="dxa"/>
              <w:bottom w:w="28" w:type="dxa"/>
              <w:right w:w="28" w:type="dxa"/>
            </w:tcMar>
          </w:tcPr>
          <w:p w14:paraId="3A799F67" w14:textId="77777777" w:rsidR="006A4816" w:rsidRPr="008776C0" w:rsidRDefault="006A4816" w:rsidP="006A4816">
            <w:pPr>
              <w:spacing w:line="276" w:lineRule="auto"/>
              <w:rPr>
                <w:rFonts w:cs="Arial"/>
                <w:sz w:val="16"/>
                <w:szCs w:val="16"/>
              </w:rPr>
            </w:pPr>
            <w:r>
              <w:rPr>
                <w:rFonts w:cs="Arial"/>
                <w:sz w:val="16"/>
                <w:szCs w:val="16"/>
              </w:rPr>
              <w:t>+31 6 53 29 38 08</w:t>
            </w:r>
          </w:p>
        </w:tc>
        <w:tc>
          <w:tcPr>
            <w:tcW w:w="2268" w:type="dxa"/>
            <w:shd w:val="clear" w:color="auto" w:fill="auto"/>
            <w:tcMar>
              <w:top w:w="28" w:type="dxa"/>
              <w:left w:w="28" w:type="dxa"/>
              <w:bottom w:w="28" w:type="dxa"/>
              <w:right w:w="28" w:type="dxa"/>
            </w:tcMar>
          </w:tcPr>
          <w:p w14:paraId="66E4F541" w14:textId="77777777" w:rsidR="006A4816" w:rsidRPr="008776C0" w:rsidRDefault="00D2393A" w:rsidP="006A4816">
            <w:pPr>
              <w:spacing w:line="276" w:lineRule="auto"/>
              <w:rPr>
                <w:rFonts w:cs="Arial"/>
                <w:sz w:val="16"/>
                <w:szCs w:val="16"/>
              </w:rPr>
            </w:pPr>
            <w:hyperlink r:id="rId13" w:history="1">
              <w:r w:rsidR="006A4816" w:rsidRPr="008776C0">
                <w:rPr>
                  <w:rStyle w:val="Hyperlink"/>
                  <w:rFonts w:cs="Arial"/>
                  <w:sz w:val="16"/>
                  <w:szCs w:val="16"/>
                </w:rPr>
                <w:t>IUCEZteam9@rvo.nl</w:t>
              </w:r>
            </w:hyperlink>
            <w:r w:rsidR="006A4816" w:rsidRPr="008776C0">
              <w:rPr>
                <w:rFonts w:cs="Arial"/>
                <w:sz w:val="16"/>
                <w:szCs w:val="16"/>
              </w:rPr>
              <w:t xml:space="preserve"> </w:t>
            </w:r>
          </w:p>
        </w:tc>
      </w:tr>
    </w:tbl>
    <w:p w14:paraId="6A84EA42" w14:textId="77777777" w:rsidR="00687DCF" w:rsidRDefault="00687DCF" w:rsidP="0073455C">
      <w:pPr>
        <w:pStyle w:val="Kopzondernummering"/>
        <w:spacing w:after="0" w:line="276" w:lineRule="auto"/>
        <w:rPr>
          <w:b/>
          <w:sz w:val="18"/>
          <w:szCs w:val="18"/>
        </w:rPr>
      </w:pPr>
    </w:p>
    <w:p w14:paraId="627210D6" w14:textId="77777777" w:rsidR="0073455C" w:rsidRPr="008776C0" w:rsidRDefault="0073455C" w:rsidP="003C2994">
      <w:pPr>
        <w:pStyle w:val="Geenafstand"/>
        <w:rPr>
          <w:b/>
        </w:rPr>
      </w:pPr>
    </w:p>
    <w:p w14:paraId="4CFCC459" w14:textId="77777777" w:rsidR="003C2994" w:rsidRPr="008776C0" w:rsidRDefault="002313C2" w:rsidP="003C2994">
      <w:pPr>
        <w:pStyle w:val="Geenafstand"/>
        <w:rPr>
          <w:b/>
        </w:rPr>
      </w:pPr>
      <w:r w:rsidRPr="008776C0">
        <w:rPr>
          <w:b/>
        </w:rPr>
        <w:t>Opdrachtnemer</w:t>
      </w:r>
    </w:p>
    <w:p w14:paraId="180565AC" w14:textId="77777777" w:rsidR="003C2994" w:rsidRPr="008776C0" w:rsidRDefault="003C2994" w:rsidP="003C2994">
      <w:pPr>
        <w:pStyle w:val="Geenafstand"/>
        <w:rPr>
          <w:b/>
        </w:rPr>
      </w:pP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3C2994" w:rsidRPr="008776C0" w14:paraId="1E3893A2" w14:textId="77777777" w:rsidTr="003375DF">
        <w:trPr>
          <w:tblHeader/>
        </w:trPr>
        <w:tc>
          <w:tcPr>
            <w:tcW w:w="1560" w:type="dxa"/>
            <w:shd w:val="clear" w:color="auto" w:fill="003366"/>
          </w:tcPr>
          <w:p w14:paraId="221A3B12"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tcBorders>
              <w:bottom w:val="single" w:sz="6" w:space="0" w:color="000000"/>
            </w:tcBorders>
            <w:shd w:val="clear" w:color="auto" w:fill="003366"/>
          </w:tcPr>
          <w:p w14:paraId="6358F53B"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tcBorders>
              <w:bottom w:val="single" w:sz="6" w:space="0" w:color="000000"/>
            </w:tcBorders>
            <w:shd w:val="clear" w:color="auto" w:fill="003366"/>
          </w:tcPr>
          <w:p w14:paraId="66C4D483"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14:paraId="28199E00"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14:paraId="79CF3BDD"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14:paraId="654B3906" w14:textId="77777777" w:rsidTr="003375DF">
        <w:tc>
          <w:tcPr>
            <w:tcW w:w="1560" w:type="dxa"/>
            <w:shd w:val="clear" w:color="auto" w:fill="auto"/>
            <w:tcMar>
              <w:top w:w="28" w:type="dxa"/>
              <w:left w:w="28" w:type="dxa"/>
              <w:bottom w:w="28" w:type="dxa"/>
              <w:right w:w="28" w:type="dxa"/>
            </w:tcMar>
          </w:tcPr>
          <w:p w14:paraId="7B847B8D"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Algemeen</w:t>
            </w:r>
          </w:p>
        </w:tc>
        <w:tc>
          <w:tcPr>
            <w:tcW w:w="1984" w:type="dxa"/>
            <w:shd w:val="clear" w:color="auto" w:fill="FFFFFF" w:themeFill="background1"/>
          </w:tcPr>
          <w:p w14:paraId="2484B7ED" w14:textId="77777777" w:rsidR="003C2994" w:rsidRPr="008776C0" w:rsidRDefault="003C2994" w:rsidP="00304D61">
            <w:pPr>
              <w:spacing w:line="276" w:lineRule="auto"/>
              <w:rPr>
                <w:rFonts w:cs="Arial"/>
                <w:sz w:val="16"/>
                <w:szCs w:val="16"/>
              </w:rPr>
            </w:pPr>
          </w:p>
        </w:tc>
        <w:tc>
          <w:tcPr>
            <w:tcW w:w="1700" w:type="dxa"/>
            <w:shd w:val="clear" w:color="auto" w:fill="FFFFFF" w:themeFill="background1"/>
          </w:tcPr>
          <w:p w14:paraId="1290C190"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565E6935"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7EF7036C" w14:textId="77777777" w:rsidR="003C2994" w:rsidRPr="008776C0" w:rsidRDefault="003C2994" w:rsidP="00304D61">
            <w:pPr>
              <w:spacing w:line="276" w:lineRule="auto"/>
              <w:rPr>
                <w:rFonts w:cs="Arial"/>
                <w:sz w:val="16"/>
                <w:szCs w:val="16"/>
              </w:rPr>
            </w:pPr>
          </w:p>
        </w:tc>
      </w:tr>
      <w:tr w:rsidR="003C2994" w:rsidRPr="008776C0" w14:paraId="02158D9D" w14:textId="77777777" w:rsidTr="003375DF">
        <w:tc>
          <w:tcPr>
            <w:tcW w:w="1560" w:type="dxa"/>
            <w:shd w:val="clear" w:color="auto" w:fill="auto"/>
            <w:tcMar>
              <w:top w:w="28" w:type="dxa"/>
              <w:left w:w="28" w:type="dxa"/>
              <w:bottom w:w="28" w:type="dxa"/>
              <w:right w:w="28" w:type="dxa"/>
            </w:tcMar>
          </w:tcPr>
          <w:p w14:paraId="11D77F83" w14:textId="77777777" w:rsidR="003C2994" w:rsidRPr="00E308E5" w:rsidRDefault="00AD31E8" w:rsidP="00E07928">
            <w:pPr>
              <w:spacing w:line="276" w:lineRule="auto"/>
              <w:rPr>
                <w:rFonts w:cs="Arial"/>
                <w:sz w:val="16"/>
                <w:szCs w:val="16"/>
                <w:highlight w:val="yellow"/>
              </w:rPr>
            </w:pPr>
            <w:r w:rsidRPr="00E308E5">
              <w:rPr>
                <w:rFonts w:cs="Arial"/>
                <w:sz w:val="16"/>
                <w:szCs w:val="16"/>
                <w:highlight w:val="yellow"/>
              </w:rPr>
              <w:t>Aanvraagproces t/m sluiten NO</w:t>
            </w:r>
            <w:r w:rsidR="00E07928" w:rsidRPr="00E308E5">
              <w:rPr>
                <w:rFonts w:cs="Arial"/>
                <w:sz w:val="16"/>
                <w:szCs w:val="16"/>
                <w:highlight w:val="yellow"/>
              </w:rPr>
              <w:t>K</w:t>
            </w:r>
          </w:p>
        </w:tc>
        <w:tc>
          <w:tcPr>
            <w:tcW w:w="1984" w:type="dxa"/>
            <w:shd w:val="clear" w:color="auto" w:fill="FFFFFF" w:themeFill="background1"/>
          </w:tcPr>
          <w:p w14:paraId="13438063" w14:textId="77777777" w:rsidR="003C2994" w:rsidRPr="008776C0" w:rsidRDefault="003C2994" w:rsidP="00304D61">
            <w:pPr>
              <w:spacing w:line="276" w:lineRule="auto"/>
              <w:rPr>
                <w:rFonts w:cs="Arial"/>
                <w:sz w:val="16"/>
                <w:szCs w:val="16"/>
              </w:rPr>
            </w:pPr>
          </w:p>
        </w:tc>
        <w:tc>
          <w:tcPr>
            <w:tcW w:w="1700" w:type="dxa"/>
            <w:shd w:val="clear" w:color="auto" w:fill="FFFFFF" w:themeFill="background1"/>
          </w:tcPr>
          <w:p w14:paraId="1FA1077F"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7FA94915"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1C65A271" w14:textId="77777777" w:rsidR="003C2994" w:rsidRPr="008776C0" w:rsidRDefault="003C2994" w:rsidP="00304D61">
            <w:pPr>
              <w:spacing w:line="276" w:lineRule="auto"/>
              <w:rPr>
                <w:rFonts w:cs="Arial"/>
                <w:sz w:val="16"/>
                <w:szCs w:val="16"/>
              </w:rPr>
            </w:pPr>
          </w:p>
        </w:tc>
      </w:tr>
      <w:tr w:rsidR="003C2994" w:rsidRPr="008776C0" w14:paraId="2E3C32E5" w14:textId="77777777" w:rsidTr="003375DF">
        <w:tc>
          <w:tcPr>
            <w:tcW w:w="1560" w:type="dxa"/>
            <w:shd w:val="clear" w:color="auto" w:fill="auto"/>
            <w:tcMar>
              <w:top w:w="28" w:type="dxa"/>
              <w:left w:w="28" w:type="dxa"/>
              <w:bottom w:w="28" w:type="dxa"/>
              <w:right w:w="28" w:type="dxa"/>
            </w:tcMar>
          </w:tcPr>
          <w:p w14:paraId="0FE67B3B"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Rapportages</w:t>
            </w:r>
          </w:p>
        </w:tc>
        <w:tc>
          <w:tcPr>
            <w:tcW w:w="1984" w:type="dxa"/>
          </w:tcPr>
          <w:p w14:paraId="18124CF2" w14:textId="77777777" w:rsidR="003C2994" w:rsidRPr="008776C0" w:rsidRDefault="003C2994" w:rsidP="00304D61">
            <w:pPr>
              <w:spacing w:line="276" w:lineRule="auto"/>
              <w:rPr>
                <w:rFonts w:cs="Arial"/>
                <w:sz w:val="16"/>
                <w:szCs w:val="16"/>
              </w:rPr>
            </w:pPr>
          </w:p>
        </w:tc>
        <w:tc>
          <w:tcPr>
            <w:tcW w:w="1700" w:type="dxa"/>
          </w:tcPr>
          <w:p w14:paraId="111EA779"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00B9257"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6F9F517" w14:textId="77777777" w:rsidR="003C2994" w:rsidRPr="008776C0" w:rsidRDefault="003C2994" w:rsidP="00304D61">
            <w:pPr>
              <w:spacing w:line="276" w:lineRule="auto"/>
              <w:rPr>
                <w:rFonts w:cs="Arial"/>
                <w:sz w:val="16"/>
                <w:szCs w:val="16"/>
              </w:rPr>
            </w:pPr>
          </w:p>
        </w:tc>
      </w:tr>
      <w:tr w:rsidR="003C2994" w:rsidRPr="008776C0" w14:paraId="5FF5BBFD" w14:textId="77777777" w:rsidTr="003375DF">
        <w:tc>
          <w:tcPr>
            <w:tcW w:w="1560" w:type="dxa"/>
            <w:shd w:val="clear" w:color="auto" w:fill="auto"/>
            <w:tcMar>
              <w:top w:w="28" w:type="dxa"/>
              <w:left w:w="28" w:type="dxa"/>
              <w:bottom w:w="28" w:type="dxa"/>
              <w:right w:w="28" w:type="dxa"/>
            </w:tcMar>
          </w:tcPr>
          <w:p w14:paraId="5679563A"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Facturen</w:t>
            </w:r>
          </w:p>
        </w:tc>
        <w:tc>
          <w:tcPr>
            <w:tcW w:w="1984" w:type="dxa"/>
          </w:tcPr>
          <w:p w14:paraId="07EDE383" w14:textId="77777777" w:rsidR="003C2994" w:rsidRPr="008776C0" w:rsidRDefault="003C2994" w:rsidP="00304D61">
            <w:pPr>
              <w:spacing w:line="276" w:lineRule="auto"/>
              <w:rPr>
                <w:rFonts w:cs="Arial"/>
                <w:sz w:val="16"/>
                <w:szCs w:val="16"/>
              </w:rPr>
            </w:pPr>
          </w:p>
        </w:tc>
        <w:tc>
          <w:tcPr>
            <w:tcW w:w="1700" w:type="dxa"/>
          </w:tcPr>
          <w:p w14:paraId="4C3DD668"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B5727FF"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9A66822" w14:textId="77777777" w:rsidR="003C2994" w:rsidRPr="008776C0" w:rsidRDefault="003C2994" w:rsidP="00304D61">
            <w:pPr>
              <w:spacing w:line="276" w:lineRule="auto"/>
              <w:rPr>
                <w:rFonts w:cs="Arial"/>
                <w:sz w:val="16"/>
                <w:szCs w:val="16"/>
              </w:rPr>
            </w:pPr>
          </w:p>
        </w:tc>
      </w:tr>
      <w:tr w:rsidR="003C2994" w:rsidRPr="008776C0" w14:paraId="06CD5B05" w14:textId="77777777" w:rsidTr="003375DF">
        <w:tc>
          <w:tcPr>
            <w:tcW w:w="1560" w:type="dxa"/>
            <w:shd w:val="clear" w:color="auto" w:fill="auto"/>
            <w:tcMar>
              <w:top w:w="28" w:type="dxa"/>
              <w:left w:w="28" w:type="dxa"/>
              <w:bottom w:w="28" w:type="dxa"/>
              <w:right w:w="28" w:type="dxa"/>
            </w:tcMar>
          </w:tcPr>
          <w:p w14:paraId="7139B85E" w14:textId="77777777" w:rsidR="003C2994" w:rsidRPr="00E308E5" w:rsidRDefault="00AD31E8" w:rsidP="00E07928">
            <w:pPr>
              <w:spacing w:line="276" w:lineRule="auto"/>
              <w:rPr>
                <w:rFonts w:cs="Arial"/>
                <w:sz w:val="16"/>
                <w:szCs w:val="16"/>
                <w:highlight w:val="yellow"/>
              </w:rPr>
            </w:pPr>
            <w:r w:rsidRPr="00E308E5">
              <w:rPr>
                <w:rFonts w:cs="Arial"/>
                <w:sz w:val="16"/>
                <w:szCs w:val="16"/>
                <w:highlight w:val="yellow"/>
              </w:rPr>
              <w:t>Lopende NO</w:t>
            </w:r>
            <w:r w:rsidR="00E07928" w:rsidRPr="00E308E5">
              <w:rPr>
                <w:rFonts w:cs="Arial"/>
                <w:sz w:val="16"/>
                <w:szCs w:val="16"/>
                <w:highlight w:val="yellow"/>
              </w:rPr>
              <w:t>K</w:t>
            </w:r>
            <w:r w:rsidR="003C2994" w:rsidRPr="00E308E5">
              <w:rPr>
                <w:rFonts w:cs="Arial"/>
                <w:sz w:val="16"/>
                <w:szCs w:val="16"/>
                <w:highlight w:val="yellow"/>
              </w:rPr>
              <w:t>’s</w:t>
            </w:r>
          </w:p>
        </w:tc>
        <w:tc>
          <w:tcPr>
            <w:tcW w:w="1984" w:type="dxa"/>
          </w:tcPr>
          <w:p w14:paraId="4E62D7B9" w14:textId="77777777" w:rsidR="003C2994" w:rsidRPr="008776C0" w:rsidRDefault="003C2994" w:rsidP="00304D61">
            <w:pPr>
              <w:spacing w:line="276" w:lineRule="auto"/>
              <w:rPr>
                <w:rFonts w:cs="Arial"/>
                <w:sz w:val="16"/>
                <w:szCs w:val="16"/>
              </w:rPr>
            </w:pPr>
          </w:p>
        </w:tc>
        <w:tc>
          <w:tcPr>
            <w:tcW w:w="1700" w:type="dxa"/>
          </w:tcPr>
          <w:p w14:paraId="40FAAB80"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B92186D"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EC00003" w14:textId="77777777" w:rsidR="003C2994" w:rsidRPr="008776C0" w:rsidRDefault="003C2994" w:rsidP="00304D61">
            <w:pPr>
              <w:spacing w:line="276" w:lineRule="auto"/>
              <w:rPr>
                <w:rFonts w:cs="Arial"/>
                <w:sz w:val="16"/>
                <w:szCs w:val="16"/>
              </w:rPr>
            </w:pPr>
          </w:p>
        </w:tc>
      </w:tr>
      <w:tr w:rsidR="003C2994" w:rsidRPr="008776C0" w14:paraId="27440887" w14:textId="77777777" w:rsidTr="003375DF">
        <w:tc>
          <w:tcPr>
            <w:tcW w:w="1560" w:type="dxa"/>
            <w:shd w:val="clear" w:color="auto" w:fill="auto"/>
            <w:tcMar>
              <w:top w:w="28" w:type="dxa"/>
              <w:left w:w="28" w:type="dxa"/>
              <w:bottom w:w="28" w:type="dxa"/>
              <w:right w:w="28" w:type="dxa"/>
            </w:tcMar>
          </w:tcPr>
          <w:p w14:paraId="0F297FD3"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Klachten</w:t>
            </w:r>
            <w:r w:rsidRPr="00E308E5">
              <w:rPr>
                <w:rFonts w:cs="Arial"/>
                <w:sz w:val="16"/>
                <w:szCs w:val="16"/>
                <w:highlight w:val="yellow"/>
              </w:rPr>
              <w:br/>
              <w:t>1</w:t>
            </w:r>
            <w:r w:rsidRPr="00E308E5">
              <w:rPr>
                <w:rFonts w:cs="Arial"/>
                <w:sz w:val="16"/>
                <w:szCs w:val="16"/>
                <w:highlight w:val="yellow"/>
                <w:vertAlign w:val="superscript"/>
              </w:rPr>
              <w:t xml:space="preserve">e </w:t>
            </w:r>
            <w:r w:rsidRPr="00E308E5">
              <w:rPr>
                <w:rFonts w:cs="Arial"/>
                <w:sz w:val="16"/>
                <w:szCs w:val="16"/>
                <w:highlight w:val="yellow"/>
              </w:rPr>
              <w:t>niveau escalatie: uitvoering</w:t>
            </w:r>
          </w:p>
        </w:tc>
        <w:tc>
          <w:tcPr>
            <w:tcW w:w="1984" w:type="dxa"/>
          </w:tcPr>
          <w:p w14:paraId="46196D30" w14:textId="77777777" w:rsidR="003C2994" w:rsidRPr="008776C0" w:rsidRDefault="003C2994" w:rsidP="00304D61">
            <w:pPr>
              <w:spacing w:line="276" w:lineRule="auto"/>
              <w:rPr>
                <w:rFonts w:cs="Arial"/>
                <w:sz w:val="16"/>
                <w:szCs w:val="16"/>
              </w:rPr>
            </w:pPr>
          </w:p>
        </w:tc>
        <w:tc>
          <w:tcPr>
            <w:tcW w:w="1700" w:type="dxa"/>
          </w:tcPr>
          <w:p w14:paraId="587E925E"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AC2086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0C817C0" w14:textId="77777777" w:rsidR="003C2994" w:rsidRPr="008776C0" w:rsidRDefault="003C2994" w:rsidP="00304D61">
            <w:pPr>
              <w:spacing w:line="276" w:lineRule="auto"/>
              <w:rPr>
                <w:rFonts w:cs="Arial"/>
                <w:sz w:val="16"/>
                <w:szCs w:val="16"/>
              </w:rPr>
            </w:pPr>
          </w:p>
        </w:tc>
      </w:tr>
      <w:tr w:rsidR="003C2994" w:rsidRPr="008776C0" w14:paraId="175CCFDD" w14:textId="77777777" w:rsidTr="003375DF">
        <w:tc>
          <w:tcPr>
            <w:tcW w:w="1560" w:type="dxa"/>
            <w:shd w:val="clear" w:color="auto" w:fill="auto"/>
            <w:tcMar>
              <w:top w:w="28" w:type="dxa"/>
              <w:left w:w="28" w:type="dxa"/>
              <w:bottom w:w="28" w:type="dxa"/>
              <w:right w:w="28" w:type="dxa"/>
            </w:tcMar>
          </w:tcPr>
          <w:p w14:paraId="7807EC78"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Klachten</w:t>
            </w:r>
          </w:p>
          <w:p w14:paraId="6307B818"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2</w:t>
            </w:r>
            <w:r w:rsidRPr="00E308E5">
              <w:rPr>
                <w:rFonts w:cs="Arial"/>
                <w:sz w:val="16"/>
                <w:szCs w:val="16"/>
                <w:highlight w:val="yellow"/>
                <w:vertAlign w:val="superscript"/>
              </w:rPr>
              <w:t xml:space="preserve">e </w:t>
            </w:r>
            <w:r w:rsidRPr="00E308E5">
              <w:rPr>
                <w:rFonts w:cs="Arial"/>
                <w:sz w:val="16"/>
                <w:szCs w:val="16"/>
                <w:highlight w:val="yellow"/>
              </w:rPr>
              <w:t>niveau escalatie:   uitvoering</w:t>
            </w:r>
          </w:p>
        </w:tc>
        <w:tc>
          <w:tcPr>
            <w:tcW w:w="1984" w:type="dxa"/>
          </w:tcPr>
          <w:p w14:paraId="3A2E5E57" w14:textId="77777777" w:rsidR="003C2994" w:rsidRPr="008776C0" w:rsidRDefault="003C2994" w:rsidP="00304D61">
            <w:pPr>
              <w:spacing w:line="276" w:lineRule="auto"/>
              <w:rPr>
                <w:rFonts w:cs="Arial"/>
                <w:sz w:val="16"/>
                <w:szCs w:val="16"/>
              </w:rPr>
            </w:pPr>
          </w:p>
        </w:tc>
        <w:tc>
          <w:tcPr>
            <w:tcW w:w="1700" w:type="dxa"/>
          </w:tcPr>
          <w:p w14:paraId="1FE5FF7B"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5586DD49"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1E41DED" w14:textId="77777777" w:rsidR="003C2994" w:rsidRPr="008776C0" w:rsidRDefault="003C2994" w:rsidP="00304D61">
            <w:pPr>
              <w:spacing w:line="276" w:lineRule="auto"/>
              <w:rPr>
                <w:rFonts w:cs="Arial"/>
                <w:sz w:val="16"/>
                <w:szCs w:val="16"/>
              </w:rPr>
            </w:pPr>
          </w:p>
        </w:tc>
      </w:tr>
    </w:tbl>
    <w:p w14:paraId="5E9EFEB1" w14:textId="77777777" w:rsidR="003C2994" w:rsidRPr="008776C0" w:rsidRDefault="003C2994" w:rsidP="009678EC">
      <w:pPr>
        <w:pStyle w:val="Kopzondernummering"/>
        <w:spacing w:line="276" w:lineRule="auto"/>
        <w:rPr>
          <w:b/>
          <w:sz w:val="18"/>
          <w:szCs w:val="18"/>
        </w:rPr>
      </w:pPr>
    </w:p>
    <w:p w14:paraId="149DA8FD" w14:textId="77777777"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7C4DF4">
        <w:rPr>
          <w:b/>
          <w:sz w:val="18"/>
          <w:szCs w:val="18"/>
        </w:rPr>
        <w:t>K</w:t>
      </w:r>
      <w:r w:rsidRPr="008776C0">
        <w:rPr>
          <w:b/>
          <w:sz w:val="18"/>
          <w:szCs w:val="18"/>
        </w:rPr>
        <w:t>)</w:t>
      </w:r>
    </w:p>
    <w:p w14:paraId="1071D50B" w14:textId="77777777" w:rsidR="004816AE" w:rsidRDefault="006A074F" w:rsidP="004816AE">
      <w:pPr>
        <w:pStyle w:val="Kopzondernummering"/>
        <w:spacing w:line="276" w:lineRule="auto"/>
        <w:rPr>
          <w:sz w:val="18"/>
          <w:szCs w:val="18"/>
        </w:rPr>
      </w:pPr>
      <w:r w:rsidRPr="008776C0">
        <w:rPr>
          <w:sz w:val="18"/>
          <w:szCs w:val="18"/>
        </w:rPr>
        <w:lastRenderedPageBreak/>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Economische Zaken</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KPI’s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contractmanager bespreken</w:t>
      </w:r>
      <w:r w:rsidR="00C954EB" w:rsidRPr="008776C0">
        <w:rPr>
          <w:sz w:val="18"/>
          <w:szCs w:val="18"/>
        </w:rPr>
        <w:t>.</w:t>
      </w:r>
    </w:p>
    <w:p w14:paraId="1163E603" w14:textId="77777777" w:rsidR="004816AE" w:rsidRDefault="004816AE" w:rsidP="004816AE">
      <w:pPr>
        <w:pStyle w:val="Kopzondernummering"/>
        <w:spacing w:line="276" w:lineRule="auto"/>
        <w:rPr>
          <w:sz w:val="18"/>
          <w:szCs w:val="18"/>
        </w:rPr>
      </w:pPr>
    </w:p>
    <w:p w14:paraId="6BE12DFD" w14:textId="77777777" w:rsidR="004816AE" w:rsidRDefault="004816AE" w:rsidP="004816AE">
      <w:pPr>
        <w:pStyle w:val="Kopzondernummering"/>
        <w:spacing w:line="276" w:lineRule="auto"/>
        <w:rPr>
          <w:sz w:val="18"/>
          <w:szCs w:val="18"/>
        </w:rPr>
      </w:pPr>
    </w:p>
    <w:p w14:paraId="70944AFB" w14:textId="653636CC" w:rsidR="00F24EE3" w:rsidRPr="008776C0" w:rsidRDefault="00F24EE3" w:rsidP="004816AE">
      <w:pPr>
        <w:pStyle w:val="Kopzondernummering"/>
        <w:spacing w:after="0" w:line="276" w:lineRule="auto"/>
        <w:rPr>
          <w:b/>
          <w:sz w:val="18"/>
          <w:szCs w:val="18"/>
        </w:rPr>
      </w:pPr>
      <w:r w:rsidRPr="008776C0">
        <w:rPr>
          <w:b/>
          <w:sz w:val="18"/>
          <w:szCs w:val="18"/>
        </w:rPr>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119"/>
        <w:gridCol w:w="5528"/>
      </w:tblGrid>
      <w:tr w:rsidR="006A074F" w:rsidRPr="008776C0" w14:paraId="77406C89" w14:textId="77777777" w:rsidTr="00CB105E">
        <w:trPr>
          <w:tblHeader/>
        </w:trPr>
        <w:tc>
          <w:tcPr>
            <w:tcW w:w="3119" w:type="dxa"/>
            <w:shd w:val="clear" w:color="auto" w:fill="003366"/>
          </w:tcPr>
          <w:p w14:paraId="040D8216" w14:textId="77777777"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5528" w:type="dxa"/>
            <w:shd w:val="clear" w:color="auto" w:fill="003366"/>
          </w:tcPr>
          <w:p w14:paraId="1544460F" w14:textId="77777777"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CB105E" w:rsidRPr="008776C0" w14:paraId="794779B7" w14:textId="77777777" w:rsidTr="00CB105E">
        <w:tc>
          <w:tcPr>
            <w:tcW w:w="3119" w:type="dxa"/>
            <w:shd w:val="clear" w:color="auto" w:fill="auto"/>
            <w:tcMar>
              <w:top w:w="28" w:type="dxa"/>
              <w:left w:w="28" w:type="dxa"/>
              <w:bottom w:w="28" w:type="dxa"/>
              <w:right w:w="28" w:type="dxa"/>
            </w:tcMar>
          </w:tcPr>
          <w:p w14:paraId="667B8EE7" w14:textId="77777777" w:rsidR="00CB105E" w:rsidRPr="008776C0" w:rsidRDefault="00CB105E" w:rsidP="00CB105E">
            <w:pPr>
              <w:spacing w:line="276" w:lineRule="auto"/>
              <w:rPr>
                <w:rFonts w:cs="Arial"/>
                <w:sz w:val="16"/>
                <w:szCs w:val="16"/>
              </w:rPr>
            </w:pPr>
            <w:r w:rsidRPr="00CB105E">
              <w:rPr>
                <w:rFonts w:cs="Arial"/>
                <w:sz w:val="16"/>
                <w:szCs w:val="16"/>
              </w:rPr>
              <w:t>Opdrachtgever</w:t>
            </w:r>
          </w:p>
        </w:tc>
        <w:tc>
          <w:tcPr>
            <w:tcW w:w="5528" w:type="dxa"/>
          </w:tcPr>
          <w:p w14:paraId="3F429B2A" w14:textId="02A0C0DA" w:rsidR="00CB105E" w:rsidRPr="008776C0" w:rsidRDefault="00C078A9" w:rsidP="00687DCF">
            <w:pPr>
              <w:spacing w:line="276" w:lineRule="auto"/>
              <w:rPr>
                <w:rFonts w:cs="Arial"/>
                <w:sz w:val="16"/>
                <w:szCs w:val="16"/>
              </w:rPr>
            </w:pPr>
            <w:r>
              <w:rPr>
                <w:rFonts w:cs="Arial"/>
                <w:sz w:val="16"/>
                <w:szCs w:val="16"/>
              </w:rPr>
              <w:t>Dienst …</w:t>
            </w:r>
          </w:p>
        </w:tc>
      </w:tr>
      <w:tr w:rsidR="006A074F" w:rsidRPr="008776C0" w14:paraId="50659D80" w14:textId="77777777" w:rsidTr="00CB105E">
        <w:tc>
          <w:tcPr>
            <w:tcW w:w="3119" w:type="dxa"/>
            <w:shd w:val="clear" w:color="auto" w:fill="auto"/>
            <w:tcMar>
              <w:top w:w="28" w:type="dxa"/>
              <w:left w:w="28" w:type="dxa"/>
              <w:bottom w:w="28" w:type="dxa"/>
              <w:right w:w="28" w:type="dxa"/>
            </w:tcMar>
          </w:tcPr>
          <w:p w14:paraId="7FECF323" w14:textId="77777777" w:rsidR="006A074F" w:rsidRPr="008776C0" w:rsidRDefault="002313C2" w:rsidP="00F24EE3">
            <w:pPr>
              <w:spacing w:line="276" w:lineRule="auto"/>
              <w:rPr>
                <w:rFonts w:cs="Arial"/>
                <w:sz w:val="16"/>
                <w:szCs w:val="16"/>
              </w:rPr>
            </w:pPr>
            <w:r w:rsidRPr="008776C0">
              <w:rPr>
                <w:rFonts w:cs="Arial"/>
                <w:sz w:val="16"/>
                <w:szCs w:val="16"/>
              </w:rPr>
              <w:t>Opdrachtnemer</w:t>
            </w:r>
          </w:p>
        </w:tc>
        <w:tc>
          <w:tcPr>
            <w:tcW w:w="5528" w:type="dxa"/>
            <w:vAlign w:val="center"/>
          </w:tcPr>
          <w:p w14:paraId="40387176" w14:textId="1E9903B7" w:rsidR="006A074F" w:rsidRPr="008776C0" w:rsidRDefault="00C078A9" w:rsidP="00F24EE3">
            <w:pPr>
              <w:spacing w:line="276" w:lineRule="auto"/>
              <w:rPr>
                <w:rFonts w:cs="Arial"/>
                <w:sz w:val="16"/>
                <w:szCs w:val="16"/>
              </w:rPr>
            </w:pPr>
            <w:proofErr w:type="spellStart"/>
            <w:r>
              <w:rPr>
                <w:rFonts w:cs="Arial"/>
                <w:sz w:val="16"/>
                <w:szCs w:val="16"/>
              </w:rPr>
              <w:t>n.n.b</w:t>
            </w:r>
            <w:proofErr w:type="spellEnd"/>
            <w:r>
              <w:rPr>
                <w:rFonts w:cs="Arial"/>
                <w:sz w:val="16"/>
                <w:szCs w:val="16"/>
              </w:rPr>
              <w:t>.</w:t>
            </w:r>
          </w:p>
        </w:tc>
      </w:tr>
      <w:tr w:rsidR="006A074F" w:rsidRPr="008776C0" w14:paraId="12DBA6DC" w14:textId="77777777" w:rsidTr="00CB105E">
        <w:tc>
          <w:tcPr>
            <w:tcW w:w="3119" w:type="dxa"/>
            <w:shd w:val="clear" w:color="auto" w:fill="auto"/>
            <w:tcMar>
              <w:top w:w="28" w:type="dxa"/>
              <w:left w:w="28" w:type="dxa"/>
              <w:bottom w:w="28" w:type="dxa"/>
              <w:right w:w="28" w:type="dxa"/>
            </w:tcMar>
            <w:vAlign w:val="center"/>
          </w:tcPr>
          <w:p w14:paraId="655804F9" w14:textId="77777777"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5528" w:type="dxa"/>
            <w:vAlign w:val="center"/>
          </w:tcPr>
          <w:p w14:paraId="7CC3BD9D" w14:textId="77777777" w:rsidR="00CB105E" w:rsidRPr="00950C0D" w:rsidRDefault="006A074F" w:rsidP="00315CD8">
            <w:pPr>
              <w:spacing w:line="276" w:lineRule="auto"/>
              <w:rPr>
                <w:rFonts w:cs="Arial"/>
                <w:sz w:val="16"/>
                <w:szCs w:val="16"/>
                <w:lang w:val="en-US"/>
              </w:rPr>
            </w:pPr>
            <w:r w:rsidRPr="00950C0D">
              <w:rPr>
                <w:rFonts w:cs="Arial"/>
                <w:sz w:val="16"/>
                <w:szCs w:val="16"/>
                <w:lang w:val="en-US"/>
              </w:rPr>
              <w:t>IUC EZ</w:t>
            </w:r>
            <w:r w:rsidR="007C4DF4" w:rsidRPr="00950C0D">
              <w:rPr>
                <w:rFonts w:cs="Arial"/>
                <w:sz w:val="16"/>
                <w:szCs w:val="16"/>
                <w:lang w:val="en-US"/>
              </w:rPr>
              <w:t>K</w:t>
            </w:r>
            <w:r w:rsidRPr="00950C0D">
              <w:rPr>
                <w:rFonts w:cs="Arial"/>
                <w:sz w:val="16"/>
                <w:szCs w:val="16"/>
                <w:lang w:val="en-US"/>
              </w:rPr>
              <w:t>,</w:t>
            </w:r>
          </w:p>
          <w:p w14:paraId="7C4E2538" w14:textId="10A5F4A4" w:rsidR="00CB105E" w:rsidRPr="00950C0D" w:rsidRDefault="00315CD8" w:rsidP="00CB105E">
            <w:pPr>
              <w:spacing w:line="276" w:lineRule="auto"/>
              <w:rPr>
                <w:rFonts w:cs="Arial"/>
                <w:sz w:val="16"/>
                <w:szCs w:val="16"/>
                <w:lang w:val="fr-FR"/>
              </w:rPr>
            </w:pPr>
            <w:proofErr w:type="spellStart"/>
            <w:r w:rsidRPr="00950C0D">
              <w:rPr>
                <w:rFonts w:cs="Arial"/>
                <w:sz w:val="16"/>
                <w:szCs w:val="16"/>
                <w:lang w:val="fr-FR"/>
              </w:rPr>
              <w:t>t</w:t>
            </w:r>
            <w:r w:rsidR="006A074F" w:rsidRPr="00950C0D">
              <w:rPr>
                <w:rFonts w:cs="Arial"/>
                <w:sz w:val="16"/>
                <w:szCs w:val="16"/>
                <w:lang w:val="fr-FR"/>
              </w:rPr>
              <w:t>.a.v</w:t>
            </w:r>
            <w:proofErr w:type="spellEnd"/>
            <w:r w:rsidR="006A074F" w:rsidRPr="00950C0D">
              <w:rPr>
                <w:rFonts w:cs="Arial"/>
                <w:sz w:val="16"/>
                <w:szCs w:val="16"/>
                <w:lang w:val="fr-FR"/>
              </w:rPr>
              <w:t xml:space="preserve">. </w:t>
            </w:r>
            <w:proofErr w:type="spellStart"/>
            <w:r w:rsidR="006A074F" w:rsidRPr="00950C0D">
              <w:rPr>
                <w:rFonts w:cs="Arial"/>
                <w:sz w:val="16"/>
                <w:szCs w:val="16"/>
                <w:lang w:val="fr-FR"/>
              </w:rPr>
              <w:t>Centraal</w:t>
            </w:r>
            <w:proofErr w:type="spellEnd"/>
            <w:r w:rsidR="006A074F" w:rsidRPr="00950C0D">
              <w:rPr>
                <w:rFonts w:cs="Arial"/>
                <w:sz w:val="16"/>
                <w:szCs w:val="16"/>
                <w:lang w:val="fr-FR"/>
              </w:rPr>
              <w:t xml:space="preserve"> </w:t>
            </w:r>
            <w:proofErr w:type="spellStart"/>
            <w:r w:rsidR="006A074F" w:rsidRPr="00950C0D">
              <w:rPr>
                <w:rFonts w:cs="Arial"/>
                <w:sz w:val="16"/>
                <w:szCs w:val="16"/>
                <w:lang w:val="fr-FR"/>
              </w:rPr>
              <w:t>Contractmanagement</w:t>
            </w:r>
            <w:proofErr w:type="spellEnd"/>
            <w:r w:rsidR="00CB105E" w:rsidRPr="00950C0D">
              <w:rPr>
                <w:rFonts w:cs="Arial"/>
                <w:sz w:val="16"/>
                <w:szCs w:val="16"/>
                <w:lang w:val="fr-FR"/>
              </w:rPr>
              <w:t xml:space="preserve"> ICT </w:t>
            </w:r>
            <w:proofErr w:type="spellStart"/>
            <w:r w:rsidR="00950C0D" w:rsidRPr="00950C0D">
              <w:rPr>
                <w:rFonts w:cs="Arial"/>
                <w:sz w:val="16"/>
                <w:szCs w:val="16"/>
                <w:lang w:val="fr-FR"/>
              </w:rPr>
              <w:t>Professi</w:t>
            </w:r>
            <w:r w:rsidR="00950C0D">
              <w:rPr>
                <w:rFonts w:cs="Arial"/>
                <w:sz w:val="16"/>
                <w:szCs w:val="16"/>
                <w:lang w:val="fr-FR"/>
              </w:rPr>
              <w:t>onals</w:t>
            </w:r>
            <w:proofErr w:type="spellEnd"/>
          </w:p>
          <w:p w14:paraId="5CF6D8D7" w14:textId="77777777" w:rsidR="00CB105E" w:rsidRDefault="006A074F" w:rsidP="00CB105E">
            <w:pPr>
              <w:spacing w:line="276" w:lineRule="auto"/>
              <w:rPr>
                <w:rFonts w:cs="Arial"/>
                <w:sz w:val="16"/>
                <w:szCs w:val="16"/>
              </w:rPr>
            </w:pPr>
            <w:r w:rsidRPr="008776C0">
              <w:rPr>
                <w:rFonts w:cs="Arial"/>
                <w:sz w:val="16"/>
                <w:szCs w:val="16"/>
              </w:rPr>
              <w:t>Postbus 93144</w:t>
            </w:r>
          </w:p>
          <w:p w14:paraId="04E9A7EB" w14:textId="77777777" w:rsidR="006A074F" w:rsidRPr="008776C0" w:rsidRDefault="006A074F" w:rsidP="00CB105E">
            <w:pPr>
              <w:spacing w:line="276" w:lineRule="auto"/>
              <w:rPr>
                <w:rFonts w:cs="Arial"/>
                <w:sz w:val="16"/>
                <w:szCs w:val="16"/>
              </w:rPr>
            </w:pPr>
            <w:r w:rsidRPr="008776C0">
              <w:rPr>
                <w:rFonts w:cs="Arial"/>
                <w:sz w:val="16"/>
                <w:szCs w:val="16"/>
              </w:rPr>
              <w:t>2509 AC Den Haag</w:t>
            </w:r>
          </w:p>
        </w:tc>
      </w:tr>
    </w:tbl>
    <w:p w14:paraId="0F9CFA26" w14:textId="77777777" w:rsidR="00C80907" w:rsidRDefault="009678EC" w:rsidP="009678EC">
      <w:pPr>
        <w:pStyle w:val="Kop1"/>
        <w:spacing w:line="276" w:lineRule="auto"/>
        <w:rPr>
          <w:b/>
        </w:rPr>
      </w:pPr>
      <w:bookmarkStart w:id="31" w:name="_Toc31189879"/>
      <w:r w:rsidRPr="008776C0">
        <w:rPr>
          <w:b/>
        </w:rPr>
        <w:lastRenderedPageBreak/>
        <w:t>Aa</w:t>
      </w:r>
      <w:r w:rsidR="00AB4D58" w:rsidRPr="008776C0">
        <w:rPr>
          <w:b/>
        </w:rPr>
        <w:t>nvraagproces</w:t>
      </w:r>
      <w:bookmarkEnd w:id="31"/>
    </w:p>
    <w:bookmarkEnd w:id="11"/>
    <w:bookmarkEnd w:id="19"/>
    <w:bookmarkEnd w:id="21"/>
    <w:bookmarkEnd w:id="22"/>
    <w:bookmarkEnd w:id="23"/>
    <w:bookmarkEnd w:id="24"/>
    <w:bookmarkEnd w:id="25"/>
    <w:bookmarkEnd w:id="26"/>
    <w:bookmarkEnd w:id="27"/>
    <w:bookmarkEnd w:id="28"/>
    <w:p w14:paraId="1D868ACB" w14:textId="14A3B3D7" w:rsidR="00687DCF" w:rsidRPr="008C09CA" w:rsidRDefault="00687DCF" w:rsidP="008C09CA">
      <w:pPr>
        <w:rPr>
          <w:b/>
        </w:rPr>
      </w:pPr>
      <w:r w:rsidRPr="008C09CA">
        <w:rPr>
          <w:b/>
        </w:rPr>
        <w:t xml:space="preserve">Aanvraagprocedure </w:t>
      </w:r>
      <w:r w:rsidR="00284E8A">
        <w:rPr>
          <w:b/>
        </w:rPr>
        <w:t>Dienst (voorbeeld, afhankelijk van specifieke situatie Dienst aan te passen)</w:t>
      </w:r>
    </w:p>
    <w:p w14:paraId="4D874245" w14:textId="674301AB" w:rsidR="00687DCF" w:rsidRPr="008776C0" w:rsidRDefault="00DC7FB4" w:rsidP="00687DCF">
      <w:pPr>
        <w:pStyle w:val="Lijstalinea"/>
        <w:numPr>
          <w:ilvl w:val="0"/>
          <w:numId w:val="10"/>
        </w:numPr>
        <w:spacing w:line="276" w:lineRule="auto"/>
        <w:jc w:val="both"/>
        <w:rPr>
          <w:szCs w:val="18"/>
        </w:rPr>
      </w:pPr>
      <w:r>
        <w:rPr>
          <w:szCs w:val="18"/>
        </w:rPr>
        <w:t>DCM</w:t>
      </w:r>
      <w:r w:rsidR="00687DCF" w:rsidRPr="008776C0">
        <w:rPr>
          <w:szCs w:val="18"/>
        </w:rPr>
        <w:t xml:space="preserve"> vult het aanvraagformulier in met omschrijving </w:t>
      </w:r>
      <w:r w:rsidR="00687DCF">
        <w:rPr>
          <w:szCs w:val="18"/>
        </w:rPr>
        <w:t>van de opdracht, einddatum, startdatum, gewenste prijscalculatie (</w:t>
      </w:r>
      <w:proofErr w:type="spellStart"/>
      <w:r w:rsidR="00687DCF">
        <w:rPr>
          <w:szCs w:val="18"/>
        </w:rPr>
        <w:t>fixed</w:t>
      </w:r>
      <w:proofErr w:type="spellEnd"/>
      <w:r w:rsidR="00687DCF">
        <w:rPr>
          <w:szCs w:val="18"/>
        </w:rPr>
        <w:t xml:space="preserve"> prijs of nacalculatie) en overige wensen/eisen.</w:t>
      </w:r>
    </w:p>
    <w:p w14:paraId="59063791" w14:textId="20EBCB61" w:rsidR="00687DCF" w:rsidRPr="00015AA5" w:rsidRDefault="00BB5B57" w:rsidP="000C1CDB">
      <w:pPr>
        <w:pStyle w:val="Lijstalinea"/>
        <w:numPr>
          <w:ilvl w:val="0"/>
          <w:numId w:val="10"/>
        </w:numPr>
        <w:spacing w:line="276" w:lineRule="auto"/>
        <w:rPr>
          <w:szCs w:val="18"/>
        </w:rPr>
      </w:pPr>
      <w:r w:rsidRPr="00015AA5">
        <w:rPr>
          <w:szCs w:val="18"/>
        </w:rPr>
        <w:t>DCM</w:t>
      </w:r>
      <w:r w:rsidR="00687DCF" w:rsidRPr="00015AA5">
        <w:rPr>
          <w:szCs w:val="18"/>
        </w:rPr>
        <w:t xml:space="preserve"> stuurt dit per mail naar </w:t>
      </w:r>
      <w:commentRangeStart w:id="32"/>
      <w:r w:rsidR="00687DCF" w:rsidRPr="00015AA5">
        <w:rPr>
          <w:szCs w:val="18"/>
        </w:rPr>
        <w:t>alle</w:t>
      </w:r>
      <w:commentRangeEnd w:id="32"/>
      <w:r w:rsidR="00015AA5">
        <w:rPr>
          <w:rStyle w:val="Verwijzingopmerking"/>
        </w:rPr>
        <w:commentReference w:id="32"/>
      </w:r>
      <w:r w:rsidR="00687DCF" w:rsidRPr="00015AA5">
        <w:rPr>
          <w:szCs w:val="18"/>
        </w:rPr>
        <w:t xml:space="preserve"> Opdrachtnemers. In de aanvraag is aangegeven waar de offertes op beoordeeld worden en wanneer de aanbiedingen uiterlijk ontvangen dienen te worden. In het Programma van Eisen zijn de volgende termijnen vastgelegd (in overleg kan hiervan afgeweken worden) :</w:t>
      </w:r>
      <w:r w:rsidR="00687DCF" w:rsidRPr="00015AA5">
        <w:rPr>
          <w:szCs w:val="18"/>
        </w:rPr>
        <w:br/>
      </w:r>
    </w:p>
    <w:p w14:paraId="5E8EA218" w14:textId="77777777" w:rsidR="00687DCF" w:rsidRDefault="00687DCF" w:rsidP="00687DCF">
      <w:pPr>
        <w:pStyle w:val="Lijstalinea"/>
        <w:numPr>
          <w:ilvl w:val="1"/>
          <w:numId w:val="10"/>
        </w:numPr>
        <w:spacing w:line="240" w:lineRule="auto"/>
        <w:jc w:val="both"/>
        <w:rPr>
          <w:szCs w:val="18"/>
        </w:rPr>
      </w:pPr>
      <w:r w:rsidRPr="00EA426D">
        <w:rPr>
          <w:szCs w:val="18"/>
        </w:rPr>
        <w:t>opdrachtwaarde tot € 33.000 excl. btw: 10 werkdagen;</w:t>
      </w:r>
    </w:p>
    <w:p w14:paraId="20ED6C8E" w14:textId="249F9DBC" w:rsidR="00687DCF" w:rsidRDefault="00687DCF" w:rsidP="00687DCF">
      <w:pPr>
        <w:pStyle w:val="Lijstalinea"/>
        <w:numPr>
          <w:ilvl w:val="1"/>
          <w:numId w:val="10"/>
        </w:numPr>
        <w:spacing w:line="240" w:lineRule="auto"/>
        <w:jc w:val="both"/>
        <w:rPr>
          <w:szCs w:val="18"/>
        </w:rPr>
      </w:pPr>
      <w:r w:rsidRPr="00EA426D">
        <w:rPr>
          <w:szCs w:val="18"/>
        </w:rPr>
        <w:t xml:space="preserve">opdrachtwaarde € 33.001 tot € </w:t>
      </w:r>
      <w:r w:rsidR="00950C0D">
        <w:rPr>
          <w:szCs w:val="18"/>
        </w:rPr>
        <w:t>1</w:t>
      </w:r>
      <w:r>
        <w:rPr>
          <w:szCs w:val="18"/>
        </w:rPr>
        <w:t>00.000 excl. btw: 15 werkdagen;</w:t>
      </w:r>
    </w:p>
    <w:p w14:paraId="4F6A4466" w14:textId="4555E5BB" w:rsidR="00687DCF" w:rsidRDefault="00687DCF" w:rsidP="00687DCF">
      <w:pPr>
        <w:pStyle w:val="Lijstalinea"/>
        <w:numPr>
          <w:ilvl w:val="1"/>
          <w:numId w:val="10"/>
        </w:numPr>
        <w:spacing w:line="240" w:lineRule="auto"/>
        <w:jc w:val="both"/>
        <w:rPr>
          <w:szCs w:val="18"/>
        </w:rPr>
      </w:pPr>
      <w:r w:rsidRPr="00EA426D">
        <w:rPr>
          <w:szCs w:val="18"/>
        </w:rPr>
        <w:t xml:space="preserve">opdrachtwaarde € </w:t>
      </w:r>
      <w:r w:rsidR="00950C0D">
        <w:rPr>
          <w:szCs w:val="18"/>
        </w:rPr>
        <w:t>1</w:t>
      </w:r>
      <w:r w:rsidRPr="00EA426D">
        <w:rPr>
          <w:szCs w:val="18"/>
        </w:rPr>
        <w:t>00.000 excl. btw of hoger: 20 werkdagen.</w:t>
      </w:r>
    </w:p>
    <w:p w14:paraId="3ACEDB77" w14:textId="77777777" w:rsidR="00687DCF" w:rsidRPr="00EA426D" w:rsidRDefault="00687DCF" w:rsidP="00687DCF">
      <w:pPr>
        <w:pStyle w:val="Lijstalinea"/>
        <w:spacing w:line="240" w:lineRule="auto"/>
        <w:ind w:left="1440"/>
        <w:jc w:val="both"/>
        <w:rPr>
          <w:szCs w:val="18"/>
        </w:rPr>
      </w:pPr>
    </w:p>
    <w:p w14:paraId="2CC638FA" w14:textId="77777777" w:rsidR="00687DCF" w:rsidRPr="008776C0" w:rsidRDefault="00687DCF" w:rsidP="00687DCF">
      <w:pPr>
        <w:pStyle w:val="Lijstalinea"/>
        <w:spacing w:line="276" w:lineRule="auto"/>
        <w:jc w:val="both"/>
        <w:rPr>
          <w:szCs w:val="18"/>
        </w:rPr>
      </w:pPr>
      <w:r w:rsidRPr="008776C0">
        <w:rPr>
          <w:szCs w:val="18"/>
        </w:rPr>
        <w:t xml:space="preserve">Aanbiedingen na de sluitingsdatum worden niet in behandeling genomen. </w:t>
      </w:r>
    </w:p>
    <w:p w14:paraId="4B849301" w14:textId="77777777" w:rsidR="00687DCF" w:rsidRDefault="00687DCF" w:rsidP="00687DCF">
      <w:pPr>
        <w:pStyle w:val="Lijstalinea"/>
        <w:numPr>
          <w:ilvl w:val="0"/>
          <w:numId w:val="10"/>
        </w:numPr>
        <w:spacing w:line="276" w:lineRule="auto"/>
        <w:jc w:val="both"/>
        <w:rPr>
          <w:szCs w:val="18"/>
        </w:rPr>
      </w:pPr>
      <w:r w:rsidRPr="00CA3661">
        <w:rPr>
          <w:szCs w:val="18"/>
        </w:rPr>
        <w:t xml:space="preserve">Opdrachtnemers sturen een passende offerte. </w:t>
      </w:r>
    </w:p>
    <w:p w14:paraId="38087271" w14:textId="77777777" w:rsidR="00687DCF" w:rsidRPr="00CA3661" w:rsidRDefault="00687DCF" w:rsidP="00687DCF">
      <w:pPr>
        <w:pStyle w:val="Lijstalinea"/>
        <w:numPr>
          <w:ilvl w:val="0"/>
          <w:numId w:val="10"/>
        </w:numPr>
        <w:spacing w:line="276" w:lineRule="auto"/>
        <w:jc w:val="both"/>
        <w:rPr>
          <w:szCs w:val="18"/>
        </w:rPr>
      </w:pPr>
      <w:r w:rsidRPr="00CA3661">
        <w:rPr>
          <w:szCs w:val="18"/>
        </w:rPr>
        <w:t xml:space="preserve">Bij Opdrachtgever worden de </w:t>
      </w:r>
      <w:r>
        <w:rPr>
          <w:szCs w:val="18"/>
        </w:rPr>
        <w:t xml:space="preserve">offertes </w:t>
      </w:r>
      <w:r w:rsidRPr="00CA3661">
        <w:rPr>
          <w:szCs w:val="18"/>
        </w:rPr>
        <w:t>en de selectiegesprekken beoordeeld op basis van de criteria die bij de aanvraag aangegeven zijn.</w:t>
      </w:r>
    </w:p>
    <w:p w14:paraId="371B342A" w14:textId="269FC90A" w:rsidR="00687DCF" w:rsidRPr="008776C0" w:rsidRDefault="00BB5B57" w:rsidP="00687DCF">
      <w:pPr>
        <w:pStyle w:val="Lijstalinea"/>
        <w:numPr>
          <w:ilvl w:val="0"/>
          <w:numId w:val="10"/>
        </w:numPr>
        <w:spacing w:line="276" w:lineRule="auto"/>
        <w:jc w:val="both"/>
        <w:rPr>
          <w:szCs w:val="18"/>
        </w:rPr>
      </w:pPr>
      <w:r>
        <w:rPr>
          <w:szCs w:val="18"/>
        </w:rPr>
        <w:t>DCM</w:t>
      </w:r>
      <w:r w:rsidR="00687DCF" w:rsidRPr="008776C0">
        <w:rPr>
          <w:szCs w:val="18"/>
        </w:rPr>
        <w:t xml:space="preserve"> stuurt terugkoppeling en voorlopige gunning naar Opdrachtnemers.</w:t>
      </w:r>
    </w:p>
    <w:p w14:paraId="29AD044E" w14:textId="77777777" w:rsidR="00687DCF" w:rsidRPr="008776C0" w:rsidRDefault="00687DCF" w:rsidP="00687DCF">
      <w:pPr>
        <w:pStyle w:val="Lijstalinea"/>
        <w:numPr>
          <w:ilvl w:val="0"/>
          <w:numId w:val="10"/>
        </w:numPr>
        <w:spacing w:line="276" w:lineRule="auto"/>
        <w:jc w:val="both"/>
        <w:rPr>
          <w:szCs w:val="18"/>
        </w:rPr>
      </w:pPr>
      <w:r w:rsidRPr="008776C0">
        <w:rPr>
          <w:szCs w:val="18"/>
        </w:rPr>
        <w:t>Opdrachtnemer die in aanmerking komt voor definitieve gunning dient de volgende documenten binnen vijf werkdagen aan te leveren na bericht voorlopige gunning:</w:t>
      </w:r>
    </w:p>
    <w:p w14:paraId="6D8ADE07" w14:textId="77777777" w:rsidR="00687DCF" w:rsidRPr="008776C0" w:rsidRDefault="00687DCF" w:rsidP="00687DCF">
      <w:pPr>
        <w:pStyle w:val="Lijstalinea"/>
        <w:numPr>
          <w:ilvl w:val="1"/>
          <w:numId w:val="10"/>
        </w:numPr>
        <w:spacing w:line="276" w:lineRule="auto"/>
        <w:jc w:val="both"/>
        <w:rPr>
          <w:szCs w:val="18"/>
        </w:rPr>
      </w:pPr>
      <w:r w:rsidRPr="008776C0">
        <w:rPr>
          <w:szCs w:val="18"/>
        </w:rPr>
        <w:t>(Aanvraag tot) VOG</w:t>
      </w:r>
      <w:r w:rsidRPr="008776C0">
        <w:rPr>
          <w:rStyle w:val="Voetnootmarkering"/>
          <w:szCs w:val="18"/>
        </w:rPr>
        <w:footnoteReference w:id="1"/>
      </w:r>
    </w:p>
    <w:p w14:paraId="0374AD81" w14:textId="77777777" w:rsidR="00687DCF" w:rsidRPr="00CA3661" w:rsidRDefault="00687DCF" w:rsidP="00687DCF">
      <w:pPr>
        <w:pStyle w:val="Lijstalinea"/>
        <w:numPr>
          <w:ilvl w:val="1"/>
          <w:numId w:val="10"/>
        </w:numPr>
        <w:spacing w:line="276" w:lineRule="auto"/>
        <w:jc w:val="both"/>
        <w:rPr>
          <w:szCs w:val="18"/>
        </w:rPr>
      </w:pPr>
      <w:r w:rsidRPr="008776C0">
        <w:rPr>
          <w:szCs w:val="18"/>
        </w:rPr>
        <w:t>Eenzijdige getekende geheimhoudingverklaring</w:t>
      </w:r>
      <w:r w:rsidRPr="00CA3661">
        <w:rPr>
          <w:szCs w:val="18"/>
        </w:rPr>
        <w:t>.</w:t>
      </w:r>
    </w:p>
    <w:p w14:paraId="2E30E430" w14:textId="2C5193E7" w:rsidR="00687DCF" w:rsidRDefault="00687DCF" w:rsidP="00687DCF">
      <w:pPr>
        <w:pStyle w:val="Lijstalinea"/>
        <w:numPr>
          <w:ilvl w:val="0"/>
          <w:numId w:val="10"/>
        </w:numPr>
        <w:spacing w:line="276" w:lineRule="auto"/>
        <w:jc w:val="both"/>
        <w:rPr>
          <w:szCs w:val="18"/>
        </w:rPr>
      </w:pPr>
      <w:r w:rsidRPr="00CA3661">
        <w:rPr>
          <w:szCs w:val="18"/>
        </w:rPr>
        <w:t xml:space="preserve">Definitieve gunning wordt </w:t>
      </w:r>
      <w:r w:rsidR="00BB5B57">
        <w:rPr>
          <w:szCs w:val="18"/>
        </w:rPr>
        <w:t>door DCM</w:t>
      </w:r>
      <w:r w:rsidRPr="00CA3661">
        <w:rPr>
          <w:szCs w:val="18"/>
        </w:rPr>
        <w:t xml:space="preserve"> verstrekt, na ontvangst verklaringen (zie 6). </w:t>
      </w:r>
    </w:p>
    <w:p w14:paraId="61EF6D07" w14:textId="77777777" w:rsidR="00687DCF" w:rsidRPr="008776C0" w:rsidRDefault="00687DCF" w:rsidP="00687DCF">
      <w:pPr>
        <w:spacing w:line="276" w:lineRule="auto"/>
        <w:jc w:val="both"/>
        <w:rPr>
          <w:szCs w:val="18"/>
        </w:rPr>
      </w:pPr>
    </w:p>
    <w:p w14:paraId="46B2174E" w14:textId="77777777" w:rsidR="0041031A" w:rsidRPr="008776C0" w:rsidRDefault="009678EC" w:rsidP="009678EC">
      <w:pPr>
        <w:pStyle w:val="Kop1"/>
        <w:spacing w:line="276" w:lineRule="auto"/>
        <w:rPr>
          <w:b/>
        </w:rPr>
      </w:pPr>
      <w:bookmarkStart w:id="33" w:name="_Toc31189880"/>
      <w:r w:rsidRPr="008776C0">
        <w:rPr>
          <w:b/>
        </w:rPr>
        <w:lastRenderedPageBreak/>
        <w:t>A</w:t>
      </w:r>
      <w:r w:rsidR="0041031A" w:rsidRPr="008776C0">
        <w:rPr>
          <w:b/>
        </w:rPr>
        <w:t>fspraken gedurende de looptijd</w:t>
      </w:r>
      <w:bookmarkEnd w:id="33"/>
    </w:p>
    <w:p w14:paraId="3B09DAE3" w14:textId="77777777" w:rsidR="003C2994" w:rsidRPr="008776C0" w:rsidRDefault="003C2994" w:rsidP="009678EC">
      <w:pPr>
        <w:spacing w:line="276" w:lineRule="auto"/>
        <w:jc w:val="both"/>
        <w:rPr>
          <w:b/>
          <w:szCs w:val="18"/>
        </w:rPr>
      </w:pPr>
    </w:p>
    <w:p w14:paraId="4D52E660" w14:textId="66A7DE0D" w:rsidR="00E57CA8" w:rsidRPr="00E57CA8" w:rsidRDefault="00E57CA8" w:rsidP="00E57CA8">
      <w:pPr>
        <w:spacing w:line="276" w:lineRule="auto"/>
        <w:jc w:val="both"/>
      </w:pPr>
      <w:r>
        <w:t>Tijdens de looptijd van de NOK zullen er op structurele basis afspraken plaatsvinden waarin de voortgang van de opdracht en de tussenresultaten worden besproken. Hiervoor z</w:t>
      </w:r>
      <w:r w:rsidR="00BB5B57">
        <w:t>al</w:t>
      </w:r>
      <w:r>
        <w:t xml:space="preserve"> voor aanvang van de opdracht</w:t>
      </w:r>
      <w:r w:rsidR="00BB5B57">
        <w:t xml:space="preserve"> een</w:t>
      </w:r>
      <w:r>
        <w:t xml:space="preserve"> </w:t>
      </w:r>
      <w:r w:rsidR="00BB5B57">
        <w:t xml:space="preserve">(globale) planning worden opgesteld. </w:t>
      </w:r>
    </w:p>
    <w:p w14:paraId="50C68E2E" w14:textId="77777777" w:rsidR="0041031A" w:rsidRDefault="00261554" w:rsidP="009678EC">
      <w:pPr>
        <w:pStyle w:val="Kop1"/>
        <w:spacing w:line="276" w:lineRule="auto"/>
        <w:rPr>
          <w:b/>
        </w:rPr>
      </w:pPr>
      <w:bookmarkStart w:id="34" w:name="_Toc31189881"/>
      <w:r w:rsidRPr="008776C0">
        <w:rPr>
          <w:b/>
        </w:rPr>
        <w:lastRenderedPageBreak/>
        <w:t>Acceptatie en facturatie</w:t>
      </w:r>
      <w:bookmarkEnd w:id="34"/>
    </w:p>
    <w:p w14:paraId="35049646" w14:textId="77777777" w:rsidR="00E57CA8" w:rsidRPr="008776C0" w:rsidRDefault="00E57CA8" w:rsidP="00E57CA8">
      <w:pPr>
        <w:spacing w:line="276" w:lineRule="auto"/>
        <w:jc w:val="both"/>
        <w:rPr>
          <w:b/>
          <w:szCs w:val="18"/>
        </w:rPr>
      </w:pPr>
    </w:p>
    <w:p w14:paraId="0C05C8E9" w14:textId="77777777" w:rsidR="00E57CA8" w:rsidRPr="008776C0" w:rsidRDefault="00E57CA8" w:rsidP="00E57CA8">
      <w:pPr>
        <w:spacing w:line="276" w:lineRule="auto"/>
        <w:jc w:val="both"/>
        <w:rPr>
          <w:b/>
          <w:szCs w:val="18"/>
        </w:rPr>
      </w:pPr>
      <w:r w:rsidRPr="008776C0">
        <w:rPr>
          <w:b/>
          <w:szCs w:val="18"/>
        </w:rPr>
        <w:t>Acceptatie</w:t>
      </w:r>
    </w:p>
    <w:p w14:paraId="54F93F13" w14:textId="0DEBB1F4" w:rsidR="00E57CA8" w:rsidRPr="008776C0" w:rsidRDefault="00E57CA8" w:rsidP="00E57CA8">
      <w:pPr>
        <w:spacing w:line="276" w:lineRule="auto"/>
        <w:rPr>
          <w:rFonts w:cs="Arial"/>
          <w:szCs w:val="18"/>
        </w:rPr>
      </w:pPr>
      <w:r w:rsidRPr="008776C0">
        <w:rPr>
          <w:szCs w:val="18"/>
        </w:rPr>
        <w:t xml:space="preserve">Voor het betaalbaar stellen van facturen is een </w:t>
      </w:r>
      <w:r w:rsidR="00547202">
        <w:rPr>
          <w:szCs w:val="18"/>
        </w:rPr>
        <w:t>namens</w:t>
      </w:r>
      <w:r w:rsidR="00547202" w:rsidRPr="008776C0">
        <w:rPr>
          <w:szCs w:val="18"/>
        </w:rPr>
        <w:t xml:space="preserve"> </w:t>
      </w:r>
      <w:r w:rsidRPr="008776C0">
        <w:rPr>
          <w:szCs w:val="18"/>
        </w:rPr>
        <w:t>Opdrachtgever geacc</w:t>
      </w:r>
      <w:r w:rsidR="004816AE">
        <w:rPr>
          <w:szCs w:val="18"/>
        </w:rPr>
        <w:t>ordeerde urenstaat noodzakelijk</w:t>
      </w:r>
      <w:r w:rsidRPr="008776C0">
        <w:rPr>
          <w:szCs w:val="18"/>
        </w:rPr>
        <w:t xml:space="preserve"> </w:t>
      </w:r>
      <w:r w:rsidR="004816AE">
        <w:rPr>
          <w:szCs w:val="18"/>
        </w:rPr>
        <w:t>(b</w:t>
      </w:r>
      <w:r w:rsidR="00547202">
        <w:rPr>
          <w:szCs w:val="18"/>
        </w:rPr>
        <w:t>ij aanvang van de opdracht geeft DCM aan</w:t>
      </w:r>
      <w:r w:rsidR="004816AE">
        <w:rPr>
          <w:szCs w:val="18"/>
        </w:rPr>
        <w:t xml:space="preserve"> wie mag aftekenen voor akkoord</w:t>
      </w:r>
      <w:r w:rsidR="00547202">
        <w:rPr>
          <w:szCs w:val="18"/>
        </w:rPr>
        <w:t>)</w:t>
      </w:r>
      <w:r w:rsidR="004816AE">
        <w:rPr>
          <w:szCs w:val="18"/>
        </w:rPr>
        <w:t xml:space="preserve">. </w:t>
      </w:r>
      <w:r w:rsidRPr="008776C0">
        <w:rPr>
          <w:rFonts w:cs="Arial"/>
          <w:szCs w:val="18"/>
        </w:rPr>
        <w:t xml:space="preserve">De kandidaat is verplicht haar/zijn uren te verantwoorden </w:t>
      </w:r>
      <w:r w:rsidR="00547202">
        <w:rPr>
          <w:rFonts w:cs="Arial"/>
          <w:szCs w:val="18"/>
        </w:rPr>
        <w:t>jegens</w:t>
      </w:r>
      <w:r w:rsidRPr="008776C0">
        <w:rPr>
          <w:rFonts w:cs="Arial"/>
          <w:szCs w:val="18"/>
        </w:rPr>
        <w:t xml:space="preserve"> Opdrachtgever en zorg te dragen voor goedkeuring (</w:t>
      </w:r>
      <w:r w:rsidR="00547202">
        <w:rPr>
          <w:rFonts w:cs="Arial"/>
          <w:szCs w:val="18"/>
        </w:rPr>
        <w:t>door middel van een getekende urenstaat die dient te worden overgedragen aan DCM</w:t>
      </w:r>
      <w:r w:rsidRPr="008776C0">
        <w:rPr>
          <w:rFonts w:cs="Arial"/>
          <w:szCs w:val="18"/>
        </w:rPr>
        <w:t xml:space="preserve">). Alleen </w:t>
      </w:r>
      <w:r w:rsidR="00547202">
        <w:rPr>
          <w:rFonts w:cs="Arial"/>
          <w:szCs w:val="18"/>
        </w:rPr>
        <w:t xml:space="preserve">facturen voorzien van een getekende urenstaat mogen worden gefactureerd en zullen dientengevolge </w:t>
      </w:r>
      <w:r w:rsidRPr="008776C0">
        <w:rPr>
          <w:rFonts w:cs="Arial"/>
          <w:szCs w:val="18"/>
        </w:rPr>
        <w:t>betaalbaar</w:t>
      </w:r>
      <w:r w:rsidR="00547202">
        <w:rPr>
          <w:rFonts w:cs="Arial"/>
          <w:szCs w:val="18"/>
        </w:rPr>
        <w:t xml:space="preserve"> worden</w:t>
      </w:r>
      <w:r w:rsidRPr="008776C0">
        <w:rPr>
          <w:rFonts w:cs="Arial"/>
          <w:szCs w:val="18"/>
        </w:rPr>
        <w:t xml:space="preserve"> gesteld. </w:t>
      </w:r>
    </w:p>
    <w:p w14:paraId="78F5B116" w14:textId="77777777" w:rsidR="00E57CA8" w:rsidRPr="008776C0" w:rsidRDefault="00E57CA8" w:rsidP="00E57CA8">
      <w:pPr>
        <w:spacing w:line="276" w:lineRule="auto"/>
        <w:rPr>
          <w:rFonts w:cs="Arial"/>
          <w:szCs w:val="18"/>
        </w:rPr>
      </w:pPr>
    </w:p>
    <w:p w14:paraId="475B5F38" w14:textId="77777777" w:rsidR="00E57CA8" w:rsidRPr="008776C0" w:rsidRDefault="00E57CA8" w:rsidP="00E57CA8">
      <w:pPr>
        <w:spacing w:line="276" w:lineRule="auto"/>
        <w:rPr>
          <w:szCs w:val="18"/>
        </w:rPr>
      </w:pPr>
    </w:p>
    <w:p w14:paraId="655C15BF" w14:textId="77777777" w:rsidR="00492ACF" w:rsidRDefault="00E57CA8" w:rsidP="00E57CA8">
      <w:r w:rsidRPr="008776C0">
        <w:rPr>
          <w:b/>
          <w:bCs/>
        </w:rPr>
        <w:t>Facturering</w:t>
      </w:r>
      <w:r w:rsidR="00492ACF" w:rsidRPr="00492ACF">
        <w:t xml:space="preserve"> </w:t>
      </w:r>
    </w:p>
    <w:p w14:paraId="5115E3A9" w14:textId="77777777" w:rsidR="00492ACF" w:rsidRDefault="00492ACF" w:rsidP="00E57CA8"/>
    <w:p w14:paraId="1760D232" w14:textId="43D4ADA1" w:rsidR="00E57CA8" w:rsidRPr="008776C0" w:rsidRDefault="00492ACF" w:rsidP="00E57CA8">
      <w:pPr>
        <w:rPr>
          <w:b/>
          <w:bCs/>
        </w:rPr>
      </w:pPr>
      <w:r w:rsidRPr="008776C0">
        <w:t>Opdrachtnemer dient de facturen elektronisch te zenden naar:</w:t>
      </w:r>
    </w:p>
    <w:p w14:paraId="40447A89" w14:textId="77777777" w:rsidR="00492ACF" w:rsidRDefault="00492ACF" w:rsidP="00492ACF">
      <w:pPr>
        <w:rPr>
          <w:i/>
          <w:iCs/>
          <w:color w:val="1F497D"/>
        </w:rPr>
      </w:pPr>
    </w:p>
    <w:p w14:paraId="772AB84B" w14:textId="0CF206A6" w:rsidR="00492ACF" w:rsidRPr="00492ACF" w:rsidRDefault="00284E8A" w:rsidP="00492ACF">
      <w:r>
        <w:t>Dienst …</w:t>
      </w:r>
    </w:p>
    <w:p w14:paraId="20145968" w14:textId="77777777" w:rsidR="00492ACF" w:rsidRPr="00492ACF" w:rsidRDefault="00492ACF" w:rsidP="00492ACF"/>
    <w:p w14:paraId="43F63ABE" w14:textId="78AF653E" w:rsidR="00492ACF" w:rsidRPr="00492ACF" w:rsidRDefault="00492ACF" w:rsidP="00D42D6D">
      <w:pPr>
        <w:pStyle w:val="Lijstalinea"/>
        <w:numPr>
          <w:ilvl w:val="0"/>
          <w:numId w:val="12"/>
        </w:numPr>
        <w:spacing w:line="240" w:lineRule="auto"/>
        <w:contextualSpacing w:val="0"/>
      </w:pPr>
      <w:r w:rsidRPr="00492ACF">
        <w:t xml:space="preserve">Digitale facturen in XML-format c.q. in pdf graag verzenden naar </w:t>
      </w:r>
      <w:r w:rsidR="00284E8A">
        <w:t xml:space="preserve">Emailadres </w:t>
      </w:r>
      <w:proofErr w:type="spellStart"/>
      <w:r w:rsidR="00284E8A">
        <w:t>ntb</w:t>
      </w:r>
      <w:proofErr w:type="spellEnd"/>
    </w:p>
    <w:p w14:paraId="786C7C63" w14:textId="27FA00A9" w:rsidR="00E57CA8" w:rsidRPr="008776C0" w:rsidRDefault="00492ACF" w:rsidP="00492ACF">
      <w:pPr>
        <w:pStyle w:val="Lijstalinea"/>
        <w:numPr>
          <w:ilvl w:val="0"/>
          <w:numId w:val="12"/>
        </w:numPr>
        <w:spacing w:line="240" w:lineRule="auto"/>
        <w:contextualSpacing w:val="0"/>
      </w:pPr>
      <w:r w:rsidRPr="00492ACF">
        <w:t>Het inkoopordernummer moet vermeld worden op de factuur.</w:t>
      </w:r>
      <w:r w:rsidRPr="00492ACF">
        <w:rPr>
          <w:i/>
          <w:iCs/>
          <w:color w:val="1F497D"/>
        </w:rPr>
        <w:t xml:space="preserve"> </w:t>
      </w:r>
    </w:p>
    <w:p w14:paraId="04AF4B4E" w14:textId="3CCC34DD" w:rsidR="00E57CA8" w:rsidRPr="008776C0" w:rsidRDefault="00E57CA8" w:rsidP="004816AE">
      <w:pPr>
        <w:pStyle w:val="Lijstalinea"/>
        <w:autoSpaceDE w:val="0"/>
        <w:autoSpaceDN w:val="0"/>
        <w:ind w:left="360"/>
      </w:pPr>
    </w:p>
    <w:p w14:paraId="53E898B2" w14:textId="77777777" w:rsidR="00E57CA8" w:rsidRPr="008776C0" w:rsidRDefault="00E57CA8" w:rsidP="00E57CA8">
      <w:pPr>
        <w:autoSpaceDE w:val="0"/>
        <w:autoSpaceDN w:val="0"/>
      </w:pPr>
    </w:p>
    <w:p w14:paraId="1D36C8B2" w14:textId="77777777" w:rsidR="00E57CA8" w:rsidRPr="008776C0" w:rsidRDefault="00E57CA8" w:rsidP="00E57CA8">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14:paraId="59BE1AF2" w14:textId="77777777" w:rsidR="00E57CA8" w:rsidRPr="008776C0" w:rsidRDefault="00E57CA8" w:rsidP="00E57CA8">
      <w:pPr>
        <w:rPr>
          <w:rFonts w:cs="Arial"/>
          <w:b/>
          <w:sz w:val="28"/>
          <w:szCs w:val="28"/>
        </w:rPr>
      </w:pPr>
    </w:p>
    <w:p w14:paraId="4F8ECA77" w14:textId="77777777" w:rsidR="0041031A" w:rsidRPr="008776C0" w:rsidRDefault="00261554" w:rsidP="009678EC">
      <w:pPr>
        <w:pStyle w:val="Kop1"/>
        <w:spacing w:line="276" w:lineRule="auto"/>
        <w:rPr>
          <w:b/>
        </w:rPr>
      </w:pPr>
      <w:bookmarkStart w:id="35" w:name="_Toc31189882"/>
      <w:r w:rsidRPr="008776C0">
        <w:rPr>
          <w:b/>
        </w:rPr>
        <w:lastRenderedPageBreak/>
        <w:t>Overleg</w:t>
      </w:r>
      <w:bookmarkEnd w:id="35"/>
    </w:p>
    <w:p w14:paraId="33FA23E1" w14:textId="6F52A514" w:rsidR="00261554" w:rsidRPr="008776C0" w:rsidRDefault="00261554" w:rsidP="009678EC">
      <w:pPr>
        <w:spacing w:line="276" w:lineRule="auto"/>
        <w:jc w:val="both"/>
        <w:rPr>
          <w:szCs w:val="18"/>
        </w:rPr>
      </w:pPr>
      <w:r w:rsidRPr="008776C0">
        <w:rPr>
          <w:szCs w:val="18"/>
        </w:rPr>
        <w:t>Er vindt periodiek (</w:t>
      </w:r>
      <w:r w:rsidR="00492ACF">
        <w:rPr>
          <w:szCs w:val="18"/>
        </w:rPr>
        <w:t>te bepalen bij vertrekking opdracht</w:t>
      </w:r>
      <w:r w:rsidRPr="008776C0">
        <w:rPr>
          <w:szCs w:val="18"/>
        </w:rPr>
        <w:t xml:space="preserve">)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plaats. De planning van dit overleg vindt plaats na oplevering door </w:t>
      </w:r>
      <w:r w:rsidR="002313C2" w:rsidRPr="008776C0">
        <w:rPr>
          <w:szCs w:val="18"/>
        </w:rPr>
        <w:t>Opdrachtnemer</w:t>
      </w:r>
      <w:r w:rsidRPr="008776C0">
        <w:rPr>
          <w:szCs w:val="18"/>
        </w:rPr>
        <w:t xml:space="preserve"> van de bijbehorende rapportage</w:t>
      </w:r>
      <w:r w:rsidR="00BF3C14" w:rsidRPr="008776C0">
        <w:rPr>
          <w:szCs w:val="18"/>
        </w:rPr>
        <w:t>.</w:t>
      </w:r>
    </w:p>
    <w:p w14:paraId="1E3F30C1" w14:textId="77777777" w:rsidR="00261554" w:rsidRPr="008776C0" w:rsidRDefault="00261554" w:rsidP="009678EC">
      <w:pPr>
        <w:spacing w:line="276" w:lineRule="auto"/>
        <w:jc w:val="both"/>
        <w:rPr>
          <w:szCs w:val="18"/>
        </w:rPr>
      </w:pPr>
    </w:p>
    <w:p w14:paraId="793E108F" w14:textId="3E939770" w:rsidR="00261554" w:rsidRPr="008776C0" w:rsidRDefault="00261554" w:rsidP="009678EC">
      <w:pPr>
        <w:spacing w:line="276" w:lineRule="auto"/>
        <w:jc w:val="both"/>
        <w:rPr>
          <w:szCs w:val="18"/>
        </w:rPr>
      </w:pPr>
      <w:r w:rsidRPr="008776C0">
        <w:rPr>
          <w:szCs w:val="18"/>
        </w:rPr>
        <w:t xml:space="preserve">Het conceptverslag van het overleg wordt binnen 3 werkdagen opgesteld door </w:t>
      </w:r>
      <w:r w:rsidR="002313C2" w:rsidRPr="008776C0">
        <w:rPr>
          <w:szCs w:val="18"/>
        </w:rPr>
        <w:t>Opdrachtnemer</w:t>
      </w:r>
      <w:r w:rsidRPr="008776C0">
        <w:rPr>
          <w:szCs w:val="18"/>
        </w:rPr>
        <w:t xml:space="preserve"> en wordt verzonden naar de e-mailadressen van de participanten van het overleg</w:t>
      </w:r>
      <w:r w:rsidR="00492ACF">
        <w:rPr>
          <w:szCs w:val="18"/>
        </w:rPr>
        <w:t xml:space="preserve"> (Plus, indien opportuun, CCM)</w:t>
      </w:r>
      <w:r w:rsidRPr="008776C0">
        <w:rPr>
          <w:szCs w:val="18"/>
        </w:rPr>
        <w:t xml:space="preserve">. Binnen 5 werkdagen na ontvangst door </w:t>
      </w:r>
      <w:r w:rsidR="00492ACF">
        <w:rPr>
          <w:szCs w:val="18"/>
        </w:rPr>
        <w:t>D</w:t>
      </w:r>
      <w:r w:rsidR="0063205D" w:rsidRPr="008776C0">
        <w:rPr>
          <w:szCs w:val="18"/>
        </w:rPr>
        <w:t>CM</w:t>
      </w:r>
      <w:r w:rsidRPr="008776C0">
        <w:rPr>
          <w:szCs w:val="18"/>
        </w:rPr>
        <w:t xml:space="preserve"> worden eventuele opmerkingen daarop naar de geadresseerden gemaild, evenals een bevestiging van akkoord/niet akkoord. </w:t>
      </w:r>
      <w:r w:rsidR="002313C2" w:rsidRPr="008776C0">
        <w:rPr>
          <w:szCs w:val="18"/>
        </w:rPr>
        <w:t>Opdrachtnemer</w:t>
      </w:r>
      <w:r w:rsidRPr="008776C0">
        <w:rPr>
          <w:szCs w:val="18"/>
        </w:rPr>
        <w:t xml:space="preserve"> verwerkt de wijzigingen en zendt het aangepaste/definitieve verslag vervolgens binnen 3 werkdagen na ontvangst van de opmerkingen retour aan </w:t>
      </w:r>
      <w:r w:rsidR="00392826">
        <w:rPr>
          <w:szCs w:val="18"/>
        </w:rPr>
        <w:t>D</w:t>
      </w:r>
      <w:r w:rsidR="0063205D" w:rsidRPr="008776C0">
        <w:rPr>
          <w:szCs w:val="18"/>
        </w:rPr>
        <w:t>CM</w:t>
      </w:r>
      <w:r w:rsidRPr="008776C0">
        <w:rPr>
          <w:szCs w:val="18"/>
        </w:rPr>
        <w:t xml:space="preserve">. De locatie van het overleg </w:t>
      </w:r>
      <w:r w:rsidR="00BF3C14" w:rsidRPr="008776C0">
        <w:rPr>
          <w:szCs w:val="18"/>
        </w:rPr>
        <w:t xml:space="preserve">wordt bepaald door </w:t>
      </w:r>
      <w:r w:rsidR="00392826">
        <w:rPr>
          <w:szCs w:val="18"/>
        </w:rPr>
        <w:t>D</w:t>
      </w:r>
      <w:r w:rsidR="0063205D" w:rsidRPr="008776C0">
        <w:rPr>
          <w:szCs w:val="18"/>
        </w:rPr>
        <w:t>CM</w:t>
      </w:r>
      <w:r w:rsidR="00BF3C14" w:rsidRPr="008776C0">
        <w:rPr>
          <w:szCs w:val="18"/>
        </w:rPr>
        <w:t xml:space="preserve">. </w:t>
      </w:r>
    </w:p>
    <w:p w14:paraId="5D0E43D8" w14:textId="77777777" w:rsidR="00261554" w:rsidRPr="008776C0" w:rsidRDefault="00261554" w:rsidP="009678EC">
      <w:pPr>
        <w:spacing w:line="276" w:lineRule="auto"/>
        <w:jc w:val="both"/>
        <w:rPr>
          <w:szCs w:val="18"/>
        </w:rPr>
      </w:pPr>
    </w:p>
    <w:p w14:paraId="074DA617" w14:textId="63F74829" w:rsidR="00261554" w:rsidRPr="008776C0" w:rsidRDefault="00261554" w:rsidP="009678EC">
      <w:pPr>
        <w:spacing w:line="276" w:lineRule="auto"/>
        <w:jc w:val="both"/>
        <w:rPr>
          <w:szCs w:val="18"/>
        </w:rPr>
      </w:pPr>
      <w:r w:rsidRPr="008776C0">
        <w:rPr>
          <w:szCs w:val="18"/>
        </w:rPr>
        <w:t xml:space="preserve">In het periodieke overleg tussen </w:t>
      </w:r>
      <w:r w:rsidR="002313C2" w:rsidRPr="008776C0">
        <w:rPr>
          <w:szCs w:val="18"/>
        </w:rPr>
        <w:t>Opdrachtnemer</w:t>
      </w:r>
      <w:r w:rsidR="00392826">
        <w:rPr>
          <w:szCs w:val="18"/>
        </w:rPr>
        <w:t xml:space="preserve"> en </w:t>
      </w:r>
      <w:r w:rsidR="002313C2" w:rsidRPr="008776C0">
        <w:rPr>
          <w:szCs w:val="18"/>
        </w:rPr>
        <w:t>Opdrachtgever</w:t>
      </w:r>
      <w:r w:rsidR="0063205D" w:rsidRPr="008776C0">
        <w:rPr>
          <w:szCs w:val="18"/>
        </w:rPr>
        <w:t xml:space="preserve"> </w:t>
      </w:r>
      <w:r w:rsidRPr="008776C0">
        <w:rPr>
          <w:szCs w:val="18"/>
        </w:rPr>
        <w:t xml:space="preserve">worden </w:t>
      </w:r>
      <w:r w:rsidR="00F2549F" w:rsidRPr="008776C0">
        <w:rPr>
          <w:szCs w:val="18"/>
        </w:rPr>
        <w:t xml:space="preserve">de </w:t>
      </w:r>
      <w:r w:rsidRPr="008776C0">
        <w:rPr>
          <w:szCs w:val="18"/>
        </w:rPr>
        <w:t xml:space="preserve">volgende onderwerpen besproken, conform </w:t>
      </w:r>
      <w:r w:rsidR="00315CD8" w:rsidRPr="008776C0">
        <w:rPr>
          <w:szCs w:val="18"/>
        </w:rPr>
        <w:t xml:space="preserve">beschrijving </w:t>
      </w:r>
      <w:r w:rsidRPr="008776C0">
        <w:rPr>
          <w:szCs w:val="18"/>
        </w:rPr>
        <w:t>uit het Programma van Eisen</w:t>
      </w:r>
      <w:r w:rsidR="00F2549F" w:rsidRPr="008776C0">
        <w:rPr>
          <w:szCs w:val="18"/>
        </w:rPr>
        <w:t>:</w:t>
      </w:r>
      <w:r w:rsidRPr="008776C0">
        <w:rPr>
          <w:szCs w:val="18"/>
        </w:rPr>
        <w:t xml:space="preserve"> </w:t>
      </w:r>
    </w:p>
    <w:p w14:paraId="48E9740E" w14:textId="77777777" w:rsidR="00261554" w:rsidRPr="008776C0" w:rsidRDefault="00261554" w:rsidP="000C47FD">
      <w:pPr>
        <w:pStyle w:val="Lijstalinea"/>
        <w:numPr>
          <w:ilvl w:val="0"/>
          <w:numId w:val="7"/>
        </w:numPr>
        <w:spacing w:line="276" w:lineRule="auto"/>
        <w:jc w:val="both"/>
        <w:rPr>
          <w:szCs w:val="18"/>
        </w:rPr>
      </w:pPr>
      <w:r w:rsidRPr="008776C0">
        <w:rPr>
          <w:szCs w:val="18"/>
        </w:rPr>
        <w:t>Acties uit eerder overleg</w:t>
      </w:r>
    </w:p>
    <w:p w14:paraId="3F1623AA" w14:textId="77777777" w:rsidR="00261554" w:rsidRPr="008776C0" w:rsidRDefault="00261554" w:rsidP="000C47FD">
      <w:pPr>
        <w:pStyle w:val="Lijstalinea"/>
        <w:numPr>
          <w:ilvl w:val="0"/>
          <w:numId w:val="7"/>
        </w:numPr>
        <w:spacing w:line="276" w:lineRule="auto"/>
        <w:jc w:val="both"/>
        <w:rPr>
          <w:szCs w:val="18"/>
        </w:rPr>
      </w:pPr>
      <w:r w:rsidRPr="008776C0">
        <w:rPr>
          <w:szCs w:val="18"/>
        </w:rPr>
        <w:t>Escalaties/acties uit DCM-</w:t>
      </w:r>
      <w:r w:rsidR="002313C2" w:rsidRPr="008776C0">
        <w:rPr>
          <w:szCs w:val="18"/>
        </w:rPr>
        <w:t>Opdrachtnemer</w:t>
      </w:r>
      <w:r w:rsidR="00BD7FA4" w:rsidRPr="008776C0">
        <w:rPr>
          <w:szCs w:val="18"/>
        </w:rPr>
        <w:t xml:space="preserve"> </w:t>
      </w:r>
      <w:r w:rsidRPr="008776C0">
        <w:rPr>
          <w:szCs w:val="18"/>
        </w:rPr>
        <w:t>overleggen</w:t>
      </w:r>
    </w:p>
    <w:p w14:paraId="4F62FDC9" w14:textId="55B9FEBA" w:rsidR="00261554" w:rsidRPr="008776C0" w:rsidRDefault="00261554" w:rsidP="000C47FD">
      <w:pPr>
        <w:pStyle w:val="Lijstalinea"/>
        <w:numPr>
          <w:ilvl w:val="0"/>
          <w:numId w:val="7"/>
        </w:numPr>
        <w:spacing w:line="276" w:lineRule="auto"/>
        <w:jc w:val="both"/>
        <w:rPr>
          <w:szCs w:val="18"/>
        </w:rPr>
      </w:pPr>
      <w:r w:rsidRPr="008776C0">
        <w:rPr>
          <w:szCs w:val="18"/>
        </w:rPr>
        <w:t>Opdr</w:t>
      </w:r>
      <w:r w:rsidR="004816AE">
        <w:rPr>
          <w:szCs w:val="18"/>
        </w:rPr>
        <w:t>achten/ingezet personeel (individuele opdrachten -niet zijnde escalaties-</w:t>
      </w:r>
      <w:r w:rsidRPr="008776C0">
        <w:rPr>
          <w:szCs w:val="18"/>
        </w:rPr>
        <w:t xml:space="preserve"> komen in dit overleg niet aan de orde)</w:t>
      </w:r>
    </w:p>
    <w:p w14:paraId="23AED75F" w14:textId="77777777" w:rsidR="00261554" w:rsidRPr="008776C0" w:rsidRDefault="00261554" w:rsidP="000C47FD">
      <w:pPr>
        <w:pStyle w:val="Lijstalinea"/>
        <w:numPr>
          <w:ilvl w:val="0"/>
          <w:numId w:val="7"/>
        </w:numPr>
        <w:spacing w:line="276" w:lineRule="auto"/>
        <w:jc w:val="both"/>
        <w:rPr>
          <w:szCs w:val="18"/>
        </w:rPr>
      </w:pPr>
      <w:r w:rsidRPr="008776C0">
        <w:rPr>
          <w:szCs w:val="18"/>
        </w:rPr>
        <w:t>Rapportages en KPI's</w:t>
      </w:r>
    </w:p>
    <w:p w14:paraId="058918B4" w14:textId="77777777" w:rsidR="002860A3" w:rsidRPr="002860A3" w:rsidRDefault="002860A3" w:rsidP="002860A3">
      <w:pPr>
        <w:pStyle w:val="Lijstalinea"/>
        <w:numPr>
          <w:ilvl w:val="1"/>
          <w:numId w:val="7"/>
        </w:numPr>
        <w:spacing w:line="276" w:lineRule="auto"/>
        <w:jc w:val="both"/>
        <w:rPr>
          <w:szCs w:val="18"/>
        </w:rPr>
      </w:pPr>
      <w:r>
        <w:rPr>
          <w:szCs w:val="18"/>
        </w:rPr>
        <w:t xml:space="preserve">Kwaliteit van de dienstverlening </w:t>
      </w:r>
    </w:p>
    <w:p w14:paraId="778565EA" w14:textId="77777777" w:rsidR="00261554" w:rsidRPr="008776C0" w:rsidRDefault="00261554" w:rsidP="000C47FD">
      <w:pPr>
        <w:pStyle w:val="Lijstalinea"/>
        <w:numPr>
          <w:ilvl w:val="1"/>
          <w:numId w:val="7"/>
        </w:numPr>
        <w:spacing w:line="276" w:lineRule="auto"/>
        <w:jc w:val="both"/>
        <w:rPr>
          <w:szCs w:val="18"/>
        </w:rPr>
      </w:pPr>
      <w:r w:rsidRPr="008776C0">
        <w:rPr>
          <w:szCs w:val="18"/>
        </w:rPr>
        <w:t>Aanbiedingsbetrouwbaarheid</w:t>
      </w:r>
    </w:p>
    <w:p w14:paraId="53A3A882" w14:textId="77777777" w:rsidR="00261554" w:rsidRPr="008776C0" w:rsidRDefault="00261554" w:rsidP="000C47FD">
      <w:pPr>
        <w:pStyle w:val="Lijstalinea"/>
        <w:numPr>
          <w:ilvl w:val="1"/>
          <w:numId w:val="7"/>
        </w:numPr>
        <w:spacing w:line="276" w:lineRule="auto"/>
        <w:jc w:val="both"/>
        <w:rPr>
          <w:szCs w:val="18"/>
        </w:rPr>
      </w:pPr>
      <w:r w:rsidRPr="008776C0">
        <w:rPr>
          <w:szCs w:val="18"/>
        </w:rPr>
        <w:t>Terugtrekkingspercentage</w:t>
      </w:r>
      <w:r w:rsidR="002860A3">
        <w:rPr>
          <w:szCs w:val="18"/>
        </w:rPr>
        <w:t xml:space="preserve"> Opdrachtnemer</w:t>
      </w:r>
    </w:p>
    <w:p w14:paraId="48846FA6" w14:textId="77777777" w:rsidR="00261554" w:rsidRPr="008776C0" w:rsidRDefault="00261554" w:rsidP="000C47FD">
      <w:pPr>
        <w:pStyle w:val="Lijstalinea"/>
        <w:numPr>
          <w:ilvl w:val="1"/>
          <w:numId w:val="7"/>
        </w:numPr>
        <w:spacing w:line="276" w:lineRule="auto"/>
        <w:jc w:val="both"/>
        <w:rPr>
          <w:szCs w:val="18"/>
        </w:rPr>
      </w:pPr>
      <w:r w:rsidRPr="008776C0">
        <w:rPr>
          <w:szCs w:val="18"/>
        </w:rPr>
        <w:t>Aanleveringsbetrouwbaarheid rapportages</w:t>
      </w:r>
    </w:p>
    <w:p w14:paraId="1BBC06C7" w14:textId="77777777" w:rsidR="00261554" w:rsidRPr="008776C0" w:rsidRDefault="00261554" w:rsidP="000C47FD">
      <w:pPr>
        <w:pStyle w:val="Lijstalinea"/>
        <w:numPr>
          <w:ilvl w:val="0"/>
          <w:numId w:val="7"/>
        </w:numPr>
        <w:spacing w:line="276" w:lineRule="auto"/>
        <w:jc w:val="both"/>
        <w:rPr>
          <w:szCs w:val="18"/>
        </w:rPr>
      </w:pPr>
      <w:r w:rsidRPr="008776C0">
        <w:rPr>
          <w:szCs w:val="18"/>
        </w:rPr>
        <w:t xml:space="preserve">Gevolgen </w:t>
      </w:r>
      <w:proofErr w:type="spellStart"/>
      <w:r w:rsidR="00CA1326" w:rsidRPr="008776C0">
        <w:rPr>
          <w:szCs w:val="18"/>
        </w:rPr>
        <w:t>a</w:t>
      </w:r>
      <w:r w:rsidRPr="008776C0">
        <w:rPr>
          <w:szCs w:val="18"/>
        </w:rPr>
        <w:t>.g.v.</w:t>
      </w:r>
      <w:proofErr w:type="spellEnd"/>
      <w:r w:rsidRPr="008776C0">
        <w:rPr>
          <w:szCs w:val="18"/>
        </w:rPr>
        <w:t xml:space="preserve"> onderpresteren (niet nakomen KPI-normen)</w:t>
      </w:r>
    </w:p>
    <w:p w14:paraId="175CC11C" w14:textId="77777777" w:rsidR="00261554" w:rsidRPr="008776C0" w:rsidRDefault="00261554" w:rsidP="000C47FD">
      <w:pPr>
        <w:pStyle w:val="Lijstalinea"/>
        <w:numPr>
          <w:ilvl w:val="0"/>
          <w:numId w:val="7"/>
        </w:numPr>
        <w:spacing w:line="276" w:lineRule="auto"/>
        <w:jc w:val="both"/>
        <w:rPr>
          <w:szCs w:val="18"/>
        </w:rPr>
      </w:pPr>
      <w:r w:rsidRPr="008776C0">
        <w:rPr>
          <w:szCs w:val="18"/>
        </w:rPr>
        <w:t xml:space="preserve">Trends </w:t>
      </w:r>
    </w:p>
    <w:p w14:paraId="5C690738" w14:textId="77777777" w:rsidR="00261554" w:rsidRPr="008776C0" w:rsidRDefault="00261554" w:rsidP="000C47FD">
      <w:pPr>
        <w:pStyle w:val="Lijstalinea"/>
        <w:numPr>
          <w:ilvl w:val="0"/>
          <w:numId w:val="7"/>
        </w:numPr>
        <w:spacing w:line="276" w:lineRule="auto"/>
        <w:jc w:val="both"/>
        <w:rPr>
          <w:szCs w:val="18"/>
        </w:rPr>
      </w:pPr>
      <w:r w:rsidRPr="008776C0">
        <w:rPr>
          <w:szCs w:val="18"/>
        </w:rPr>
        <w:t>Marktontwikkelingen</w:t>
      </w:r>
    </w:p>
    <w:p w14:paraId="4446C416" w14:textId="77777777" w:rsidR="00261554" w:rsidRPr="008776C0" w:rsidRDefault="00261554" w:rsidP="000C47FD">
      <w:pPr>
        <w:pStyle w:val="Lijstalinea"/>
        <w:numPr>
          <w:ilvl w:val="0"/>
          <w:numId w:val="7"/>
        </w:numPr>
        <w:spacing w:line="276" w:lineRule="auto"/>
        <w:jc w:val="both"/>
        <w:rPr>
          <w:szCs w:val="18"/>
        </w:rPr>
      </w:pPr>
      <w:r w:rsidRPr="008776C0">
        <w:rPr>
          <w:szCs w:val="18"/>
        </w:rPr>
        <w:t xml:space="preserve">Relevante ontwikkelingen bij </w:t>
      </w:r>
      <w:r w:rsidR="002313C2" w:rsidRPr="008776C0">
        <w:rPr>
          <w:szCs w:val="18"/>
        </w:rPr>
        <w:t>Opdrachtgever</w:t>
      </w:r>
      <w:r w:rsidRPr="008776C0">
        <w:rPr>
          <w:szCs w:val="18"/>
        </w:rPr>
        <w:t xml:space="preserve"> en deelnemende diensten</w:t>
      </w:r>
    </w:p>
    <w:p w14:paraId="69DD6A8A" w14:textId="77777777" w:rsidR="00261554" w:rsidRPr="008776C0" w:rsidRDefault="00261554" w:rsidP="000C47FD">
      <w:pPr>
        <w:pStyle w:val="Lijstalinea"/>
        <w:numPr>
          <w:ilvl w:val="0"/>
          <w:numId w:val="7"/>
        </w:numPr>
        <w:spacing w:line="276" w:lineRule="auto"/>
        <w:jc w:val="both"/>
        <w:rPr>
          <w:szCs w:val="18"/>
        </w:rPr>
      </w:pPr>
      <w:r w:rsidRPr="008776C0">
        <w:rPr>
          <w:szCs w:val="18"/>
        </w:rPr>
        <w:t>Knelpunten/risico's</w:t>
      </w:r>
    </w:p>
    <w:p w14:paraId="6E4D1535" w14:textId="77777777" w:rsidR="00261554" w:rsidRPr="008776C0" w:rsidRDefault="00261554" w:rsidP="009678EC">
      <w:pPr>
        <w:spacing w:line="276" w:lineRule="auto"/>
        <w:jc w:val="both"/>
        <w:rPr>
          <w:szCs w:val="18"/>
        </w:rPr>
      </w:pPr>
    </w:p>
    <w:p w14:paraId="1E3393BB" w14:textId="77777777"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14:paraId="3BB741FA" w14:textId="77777777" w:rsidR="0041031A" w:rsidRPr="008776C0" w:rsidRDefault="00261554" w:rsidP="009678EC">
      <w:pPr>
        <w:pStyle w:val="Kop1"/>
        <w:spacing w:line="276" w:lineRule="auto"/>
        <w:rPr>
          <w:b/>
        </w:rPr>
      </w:pPr>
      <w:bookmarkStart w:id="36" w:name="_Toc31189883"/>
      <w:r w:rsidRPr="008776C0">
        <w:rPr>
          <w:b/>
        </w:rPr>
        <w:lastRenderedPageBreak/>
        <w:t>Rapportages</w:t>
      </w:r>
      <w:bookmarkEnd w:id="36"/>
    </w:p>
    <w:p w14:paraId="006AF3E2" w14:textId="77777777"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w:t>
      </w:r>
      <w:r w:rsidR="000357B5">
        <w:rPr>
          <w:szCs w:val="18"/>
        </w:rPr>
        <w:t>te voor de rapportages</w:t>
      </w:r>
      <w:r w:rsidR="00261554" w:rsidRPr="008776C0">
        <w:rPr>
          <w:szCs w:val="18"/>
        </w:rPr>
        <w:t xml:space="preserve">.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14:paraId="221AD356" w14:textId="77777777" w:rsidR="00261554" w:rsidRPr="008776C0" w:rsidRDefault="00261554" w:rsidP="009678EC">
      <w:pPr>
        <w:spacing w:line="276" w:lineRule="auto"/>
        <w:jc w:val="both"/>
        <w:rPr>
          <w:szCs w:val="18"/>
        </w:rPr>
      </w:pPr>
    </w:p>
    <w:p w14:paraId="7A2A407D" w14:textId="77777777"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14:paraId="41F8F43B" w14:textId="77777777" w:rsidR="00261554" w:rsidRPr="008776C0" w:rsidRDefault="00261554" w:rsidP="009678EC">
      <w:pPr>
        <w:spacing w:line="276" w:lineRule="auto"/>
        <w:jc w:val="both"/>
        <w:rPr>
          <w:szCs w:val="18"/>
        </w:rPr>
      </w:pPr>
    </w:p>
    <w:p w14:paraId="1BB23CCC" w14:textId="5C462E45" w:rsidR="007902D2" w:rsidRDefault="00261554" w:rsidP="001973A5">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004816AE">
        <w:rPr>
          <w:szCs w:val="18"/>
        </w:rPr>
        <w:t xml:space="preserve"> verzonden naar </w:t>
      </w:r>
      <w:hyperlink r:id="rId18" w:history="1">
        <w:r w:rsidR="00284E8A" w:rsidRPr="00361B13">
          <w:rPr>
            <w:rStyle w:val="Hyperlink"/>
            <w:szCs w:val="18"/>
          </w:rPr>
          <w:t>IUCEZteam9@rvo.nl</w:t>
        </w:r>
      </w:hyperlink>
      <w:r w:rsidR="00D8076E">
        <w:rPr>
          <w:szCs w:val="18"/>
        </w:rPr>
        <w:t xml:space="preserve">. </w:t>
      </w:r>
      <w:bookmarkStart w:id="37" w:name="_Toc31189884"/>
    </w:p>
    <w:bookmarkEnd w:id="37"/>
    <w:p w14:paraId="13954617" w14:textId="77777777" w:rsidR="00261554" w:rsidRPr="008776C0" w:rsidRDefault="00261554" w:rsidP="009678EC">
      <w:pPr>
        <w:spacing w:line="276" w:lineRule="auto"/>
      </w:pPr>
    </w:p>
    <w:tbl>
      <w:tblPr>
        <w:tblStyle w:val="Tabelraster"/>
        <w:tblW w:w="8777" w:type="dxa"/>
        <w:jc w:val="center"/>
        <w:tblLook w:val="04A0" w:firstRow="1" w:lastRow="0" w:firstColumn="1" w:lastColumn="0" w:noHBand="0" w:noVBand="1"/>
      </w:tblPr>
      <w:tblGrid>
        <w:gridCol w:w="1767"/>
        <w:gridCol w:w="1276"/>
        <w:gridCol w:w="5734"/>
      </w:tblGrid>
      <w:tr w:rsidR="00261554" w:rsidRPr="008776C0" w14:paraId="0E80841D" w14:textId="77777777" w:rsidTr="006C005A">
        <w:trPr>
          <w:trHeight w:val="313"/>
          <w:jc w:val="center"/>
        </w:trPr>
        <w:tc>
          <w:tcPr>
            <w:tcW w:w="8777" w:type="dxa"/>
            <w:gridSpan w:val="3"/>
            <w:shd w:val="clear" w:color="auto" w:fill="0F243E" w:themeFill="text2" w:themeFillShade="80"/>
            <w:noWrap/>
            <w:hideMark/>
          </w:tcPr>
          <w:p w14:paraId="60AEAB22" w14:textId="77777777" w:rsidR="00261554" w:rsidRPr="008776C0" w:rsidRDefault="00261554" w:rsidP="009678EC">
            <w:pPr>
              <w:spacing w:line="276" w:lineRule="auto"/>
              <w:jc w:val="center"/>
              <w:rPr>
                <w:b/>
                <w:color w:val="FFFF00"/>
                <w:sz w:val="22"/>
                <w:szCs w:val="22"/>
              </w:rPr>
            </w:pPr>
            <w:r w:rsidRPr="008776C0">
              <w:rPr>
                <w:b/>
                <w:color w:val="FFFF00"/>
                <w:sz w:val="22"/>
                <w:szCs w:val="22"/>
              </w:rPr>
              <w:t>Eerste maal niet behalen van de KPI</w:t>
            </w:r>
          </w:p>
          <w:p w14:paraId="27E81BD5" w14:textId="77777777" w:rsidR="00315CD8" w:rsidRPr="008776C0" w:rsidRDefault="00315CD8" w:rsidP="009678EC">
            <w:pPr>
              <w:spacing w:line="276" w:lineRule="auto"/>
              <w:jc w:val="center"/>
              <w:rPr>
                <w:b/>
                <w:color w:val="FFFFFF" w:themeColor="background1"/>
                <w:sz w:val="22"/>
                <w:szCs w:val="22"/>
              </w:rPr>
            </w:pPr>
          </w:p>
        </w:tc>
      </w:tr>
      <w:tr w:rsidR="00261554" w:rsidRPr="008776C0" w14:paraId="04E0B7D4" w14:textId="77777777" w:rsidTr="006C005A">
        <w:trPr>
          <w:trHeight w:val="313"/>
          <w:jc w:val="center"/>
        </w:trPr>
        <w:tc>
          <w:tcPr>
            <w:tcW w:w="1767" w:type="dxa"/>
            <w:shd w:val="clear" w:color="auto" w:fill="0F243E" w:themeFill="text2" w:themeFillShade="80"/>
            <w:noWrap/>
            <w:hideMark/>
          </w:tcPr>
          <w:p w14:paraId="7358F5D1" w14:textId="77777777"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14:paraId="36DB565A" w14:textId="77777777"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14:paraId="178C8540" w14:textId="77777777"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14:paraId="7436C2EB" w14:textId="77777777" w:rsidTr="006C005A">
        <w:trPr>
          <w:trHeight w:val="313"/>
          <w:jc w:val="center"/>
        </w:trPr>
        <w:tc>
          <w:tcPr>
            <w:tcW w:w="1767" w:type="dxa"/>
            <w:noWrap/>
            <w:vAlign w:val="center"/>
            <w:hideMark/>
          </w:tcPr>
          <w:p w14:paraId="3BF8EFBF" w14:textId="77777777"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14:paraId="581240E9"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4F511245" w14:textId="77777777" w:rsidR="00261554" w:rsidRPr="0026271B" w:rsidRDefault="00883682" w:rsidP="009678EC">
            <w:pPr>
              <w:spacing w:line="276" w:lineRule="auto"/>
              <w:rPr>
                <w:rFonts w:cs="Arial"/>
                <w:sz w:val="16"/>
                <w:szCs w:val="16"/>
                <w:highlight w:val="yellow"/>
              </w:rPr>
            </w:pPr>
            <w:r w:rsidRPr="008776C0">
              <w:rPr>
                <w:rFonts w:cs="Arial"/>
                <w:sz w:val="16"/>
                <w:szCs w:val="16"/>
              </w:rPr>
              <w:t>Indienen en uitvoeren van door CCM goedgekeurd Herstelplan</w:t>
            </w:r>
          </w:p>
        </w:tc>
      </w:tr>
      <w:tr w:rsidR="00261554" w:rsidRPr="008776C0" w14:paraId="4AB98C59" w14:textId="77777777" w:rsidTr="006C005A">
        <w:trPr>
          <w:trHeight w:val="313"/>
          <w:jc w:val="center"/>
        </w:trPr>
        <w:tc>
          <w:tcPr>
            <w:tcW w:w="1767" w:type="dxa"/>
            <w:noWrap/>
            <w:vAlign w:val="center"/>
            <w:hideMark/>
          </w:tcPr>
          <w:p w14:paraId="73E0BA1D" w14:textId="77777777"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14:paraId="0F50D769"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2B6487C6" w14:textId="77777777" w:rsidR="00261554" w:rsidRPr="008776C0" w:rsidRDefault="00261554" w:rsidP="009678EC">
            <w:pPr>
              <w:spacing w:line="276" w:lineRule="auto"/>
              <w:rPr>
                <w:rFonts w:cs="Arial"/>
                <w:sz w:val="16"/>
                <w:szCs w:val="16"/>
              </w:rPr>
            </w:pPr>
            <w:r w:rsidRPr="008776C0">
              <w:rPr>
                <w:rFonts w:cs="Arial"/>
                <w:sz w:val="16"/>
                <w:szCs w:val="16"/>
              </w:rPr>
              <w:t>Indienen en uitvoeren van door CCM goedgekeurd Herstelplan</w:t>
            </w:r>
          </w:p>
        </w:tc>
      </w:tr>
      <w:tr w:rsidR="00261554" w:rsidRPr="008776C0" w14:paraId="37211FD6" w14:textId="77777777" w:rsidTr="006C005A">
        <w:trPr>
          <w:trHeight w:val="313"/>
          <w:jc w:val="center"/>
        </w:trPr>
        <w:tc>
          <w:tcPr>
            <w:tcW w:w="1767" w:type="dxa"/>
            <w:noWrap/>
            <w:vAlign w:val="center"/>
            <w:hideMark/>
          </w:tcPr>
          <w:p w14:paraId="4B4A0EDE" w14:textId="77777777" w:rsidR="00261554" w:rsidRPr="008776C0" w:rsidRDefault="00261554" w:rsidP="009678EC">
            <w:pPr>
              <w:spacing w:line="276" w:lineRule="auto"/>
              <w:rPr>
                <w:rFonts w:cs="Arial"/>
                <w:sz w:val="16"/>
                <w:szCs w:val="16"/>
              </w:rPr>
            </w:pPr>
            <w:r w:rsidRPr="008776C0">
              <w:rPr>
                <w:rFonts w:cs="Arial"/>
                <w:sz w:val="16"/>
                <w:szCs w:val="16"/>
              </w:rPr>
              <w:t>KPI-3/ TP%</w:t>
            </w:r>
          </w:p>
        </w:tc>
        <w:tc>
          <w:tcPr>
            <w:tcW w:w="1276" w:type="dxa"/>
            <w:noWrap/>
            <w:vAlign w:val="center"/>
            <w:hideMark/>
          </w:tcPr>
          <w:p w14:paraId="732940F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10AF7B7D" w14:textId="77777777" w:rsidR="00261554" w:rsidRPr="008776C0" w:rsidRDefault="00261554" w:rsidP="009678EC">
            <w:pPr>
              <w:spacing w:line="276" w:lineRule="auto"/>
              <w:rPr>
                <w:rFonts w:cs="Arial"/>
                <w:sz w:val="16"/>
                <w:szCs w:val="16"/>
              </w:rPr>
            </w:pPr>
            <w:r w:rsidRPr="008776C0">
              <w:rPr>
                <w:rFonts w:cs="Arial"/>
                <w:sz w:val="16"/>
                <w:szCs w:val="16"/>
              </w:rPr>
              <w:t>Indienen en uitvoeren van door CCM goedgekeurd Herstelplan</w:t>
            </w:r>
          </w:p>
        </w:tc>
      </w:tr>
      <w:tr w:rsidR="00261554" w:rsidRPr="008776C0" w14:paraId="65054E4E" w14:textId="77777777" w:rsidTr="006C005A">
        <w:trPr>
          <w:trHeight w:val="313"/>
          <w:jc w:val="center"/>
        </w:trPr>
        <w:tc>
          <w:tcPr>
            <w:tcW w:w="1767" w:type="dxa"/>
            <w:noWrap/>
            <w:vAlign w:val="center"/>
            <w:hideMark/>
          </w:tcPr>
          <w:p w14:paraId="0CCF1BC7" w14:textId="77777777" w:rsidR="00261554" w:rsidRPr="008776C0" w:rsidRDefault="00261554" w:rsidP="0056637A">
            <w:pPr>
              <w:spacing w:line="276" w:lineRule="auto"/>
              <w:rPr>
                <w:rFonts w:cs="Arial"/>
                <w:sz w:val="16"/>
                <w:szCs w:val="16"/>
              </w:rPr>
            </w:pPr>
            <w:r w:rsidRPr="008776C0">
              <w:rPr>
                <w:rFonts w:cs="Arial"/>
                <w:sz w:val="16"/>
                <w:szCs w:val="16"/>
              </w:rPr>
              <w:t>KPI-</w:t>
            </w:r>
            <w:r w:rsidR="0056637A">
              <w:rPr>
                <w:rFonts w:cs="Arial"/>
                <w:sz w:val="16"/>
                <w:szCs w:val="16"/>
              </w:rPr>
              <w:t>4</w:t>
            </w:r>
            <w:r w:rsidRPr="008776C0">
              <w:rPr>
                <w:rFonts w:cs="Arial"/>
                <w:sz w:val="16"/>
                <w:szCs w:val="16"/>
              </w:rPr>
              <w:t>/ Aanlevering periodieke rapportages</w:t>
            </w:r>
          </w:p>
        </w:tc>
        <w:tc>
          <w:tcPr>
            <w:tcW w:w="7010" w:type="dxa"/>
            <w:gridSpan w:val="2"/>
            <w:noWrap/>
            <w:vAlign w:val="center"/>
            <w:hideMark/>
          </w:tcPr>
          <w:p w14:paraId="00695C44" w14:textId="77777777"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bl>
    <w:p w14:paraId="1799E99F" w14:textId="77777777" w:rsidR="00261554" w:rsidRPr="008776C0" w:rsidRDefault="00261554" w:rsidP="009678EC">
      <w:pPr>
        <w:spacing w:line="276" w:lineRule="auto"/>
        <w:rPr>
          <w:szCs w:val="18"/>
        </w:rPr>
      </w:pPr>
    </w:p>
    <w:p w14:paraId="06A42E1D" w14:textId="38AB5169" w:rsidR="00261554" w:rsidRPr="008776C0" w:rsidRDefault="00261554" w:rsidP="009678EC">
      <w:pPr>
        <w:spacing w:line="276" w:lineRule="auto"/>
        <w:rPr>
          <w:szCs w:val="18"/>
        </w:rPr>
      </w:pPr>
      <w:r w:rsidRPr="008776C0">
        <w:rPr>
          <w:szCs w:val="18"/>
        </w:rPr>
        <w:t xml:space="preserve">Als de prestaties van </w:t>
      </w:r>
      <w:r w:rsidR="002313C2" w:rsidRPr="008776C0">
        <w:rPr>
          <w:szCs w:val="18"/>
        </w:rPr>
        <w:t>Opdrachtnemer</w:t>
      </w:r>
      <w:r w:rsidRPr="008776C0">
        <w:rPr>
          <w:szCs w:val="18"/>
        </w:rPr>
        <w:t xml:space="preserve"> in een meetperiode niet voldoen aan de voor KPI 2</w:t>
      </w:r>
      <w:r w:rsidR="0056637A">
        <w:rPr>
          <w:szCs w:val="18"/>
        </w:rPr>
        <w:t xml:space="preserve"> en/of</w:t>
      </w:r>
      <w:r w:rsidR="004816AE">
        <w:rPr>
          <w:szCs w:val="18"/>
        </w:rPr>
        <w:t xml:space="preserve"> </w:t>
      </w:r>
      <w:r w:rsidRPr="008776C0">
        <w:rPr>
          <w:szCs w:val="18"/>
        </w:rPr>
        <w:t xml:space="preserve">3, geldende normwaarden, krijgt de </w:t>
      </w:r>
      <w:r w:rsidR="002313C2" w:rsidRPr="008776C0">
        <w:rPr>
          <w:szCs w:val="18"/>
        </w:rPr>
        <w:t>Opdrachtnemer</w:t>
      </w:r>
      <w:r w:rsidRPr="008776C0">
        <w:rPr>
          <w:szCs w:val="18"/>
        </w:rPr>
        <w:t xml:space="preserve"> voor iedere tekortkoming een gele kaart.</w:t>
      </w:r>
    </w:p>
    <w:p w14:paraId="6389CE99" w14:textId="77777777" w:rsidR="00261554" w:rsidRPr="008776C0" w:rsidRDefault="00261554" w:rsidP="009678EC">
      <w:pPr>
        <w:spacing w:line="276" w:lineRule="auto"/>
        <w:rPr>
          <w:szCs w:val="18"/>
        </w:rPr>
      </w:pPr>
    </w:p>
    <w:p w14:paraId="38C7A909" w14:textId="77777777" w:rsidR="00261554" w:rsidRPr="008776C0" w:rsidRDefault="00261554" w:rsidP="009678EC">
      <w:pPr>
        <w:spacing w:line="276" w:lineRule="auto"/>
        <w:rPr>
          <w:szCs w:val="18"/>
        </w:rPr>
      </w:pPr>
      <w:r w:rsidRPr="008776C0">
        <w:rPr>
          <w:szCs w:val="18"/>
        </w:rPr>
        <w:t xml:space="preserve">Deze gele kaart houdt in dat </w:t>
      </w:r>
      <w:r w:rsidR="002313C2" w:rsidRPr="008776C0">
        <w:rPr>
          <w:szCs w:val="18"/>
        </w:rPr>
        <w:t>Opdrachtnemer</w:t>
      </w:r>
      <w:r w:rsidRPr="008776C0">
        <w:rPr>
          <w:szCs w:val="18"/>
        </w:rPr>
        <w:t xml:space="preserve"> binnen een maand een herstelplan moet opstellen en – na goedkeuring door CCM - binnen de dan lopende meetperiode dat plan moet uitvoeren, om aan het einde van die meetperiode weer te voldoen aan de betreffende norm.  </w:t>
      </w:r>
    </w:p>
    <w:p w14:paraId="5EAC95DC" w14:textId="77777777" w:rsidR="00261554" w:rsidRPr="008776C0" w:rsidRDefault="00261554" w:rsidP="009678EC">
      <w:pPr>
        <w:spacing w:line="276" w:lineRule="auto"/>
        <w:rPr>
          <w:szCs w:val="18"/>
        </w:rPr>
      </w:pPr>
    </w:p>
    <w:p w14:paraId="1DFDFFBA" w14:textId="77777777" w:rsidR="00261554" w:rsidRPr="008776C0" w:rsidRDefault="00261554" w:rsidP="009678EC">
      <w:pPr>
        <w:spacing w:line="276" w:lineRule="auto"/>
        <w:rPr>
          <w:szCs w:val="18"/>
        </w:rPr>
      </w:pPr>
      <w:r w:rsidRPr="008776C0">
        <w:rPr>
          <w:szCs w:val="18"/>
        </w:rPr>
        <w:t xml:space="preserve">Blijft het herstelplan uit dan ontvangt </w:t>
      </w:r>
      <w:r w:rsidR="002313C2" w:rsidRPr="008776C0">
        <w:rPr>
          <w:szCs w:val="18"/>
        </w:rPr>
        <w:t>Opdrachtnemer</w:t>
      </w:r>
      <w:r w:rsidRPr="008776C0">
        <w:rPr>
          <w:szCs w:val="18"/>
        </w:rPr>
        <w:t xml:space="preserve"> een formele ingebrekestelling, met een redelijke (fatale) termijn van twee weken tot  indiening van het herstelplan. Dat kan leiden tot een alsnog indienen van het herstelplan of tot ontbinding van de overeenkomst.  </w:t>
      </w:r>
    </w:p>
    <w:p w14:paraId="34483E24" w14:textId="77777777" w:rsidR="00261554" w:rsidRPr="008776C0" w:rsidRDefault="00261554" w:rsidP="009678EC">
      <w:pPr>
        <w:spacing w:line="276" w:lineRule="auto"/>
        <w:rPr>
          <w:szCs w:val="18"/>
        </w:rPr>
      </w:pPr>
    </w:p>
    <w:p w14:paraId="5284AE10" w14:textId="77777777" w:rsidR="00261554" w:rsidRPr="008776C0" w:rsidRDefault="00261554" w:rsidP="009678EC">
      <w:pPr>
        <w:spacing w:line="276" w:lineRule="auto"/>
        <w:rPr>
          <w:szCs w:val="18"/>
        </w:rPr>
      </w:pPr>
      <w:r w:rsidRPr="008776C0">
        <w:rPr>
          <w:szCs w:val="18"/>
        </w:rPr>
        <w:t xml:space="preserve">Heeft </w:t>
      </w:r>
      <w:r w:rsidR="002313C2" w:rsidRPr="008776C0">
        <w:rPr>
          <w:szCs w:val="18"/>
        </w:rPr>
        <w:t>Opdrachtnemer</w:t>
      </w:r>
      <w:r w:rsidRPr="008776C0">
        <w:rPr>
          <w:szCs w:val="18"/>
        </w:rPr>
        <w:t xml:space="preserve"> in een meetperiode wel uitvoering gegeven aan een door CCM goedgekeurd herstelplan, maar worden de daarin gestelde verbeterdoelen binnen de dan lopende meetperiode niet behaald, dan ontvangt </w:t>
      </w:r>
      <w:r w:rsidR="002313C2" w:rsidRPr="008776C0">
        <w:rPr>
          <w:szCs w:val="18"/>
        </w:rPr>
        <w:t>Opdrachtnemer</w:t>
      </w:r>
      <w:r w:rsidRPr="008776C0">
        <w:rPr>
          <w:szCs w:val="18"/>
        </w:rPr>
        <w:t xml:space="preserve"> een formele ingebrekestelling, met een redelijke (fatale) termijn van twee weken tot nakoming. Indien nakoming niet kan worden aangetoond, volgt ontbinding van de </w:t>
      </w:r>
      <w:r w:rsidR="007C5E4D" w:rsidRPr="008776C0">
        <w:rPr>
          <w:szCs w:val="18"/>
        </w:rPr>
        <w:t>ROK</w:t>
      </w:r>
      <w:r w:rsidRPr="008776C0">
        <w:rPr>
          <w:szCs w:val="18"/>
        </w:rPr>
        <w:t>.</w:t>
      </w:r>
    </w:p>
    <w:p w14:paraId="4716847D" w14:textId="77777777" w:rsidR="00261554" w:rsidRPr="008776C0" w:rsidRDefault="00261554" w:rsidP="009678EC">
      <w:pPr>
        <w:spacing w:line="276" w:lineRule="auto"/>
        <w:rPr>
          <w:szCs w:val="18"/>
        </w:rPr>
      </w:pPr>
    </w:p>
    <w:p w14:paraId="45E57FBC" w14:textId="77777777" w:rsidR="00261554" w:rsidRPr="008776C0" w:rsidRDefault="00261554" w:rsidP="009678EC">
      <w:pPr>
        <w:spacing w:line="276" w:lineRule="auto"/>
      </w:pPr>
      <w:r w:rsidRPr="00CE7B6D">
        <w:rPr>
          <w:szCs w:val="18"/>
        </w:rPr>
        <w:t>Voor KPI-</w:t>
      </w:r>
      <w:r w:rsidR="0056637A" w:rsidRPr="00CE7B6D">
        <w:rPr>
          <w:szCs w:val="18"/>
        </w:rPr>
        <w:t xml:space="preserve">4 </w:t>
      </w:r>
      <w:r w:rsidRPr="00CE7B6D">
        <w:rPr>
          <w:szCs w:val="18"/>
        </w:rPr>
        <w:t>geldt een afwijkend regime: Bij het uitblijven van de onder KPI-</w:t>
      </w:r>
      <w:r w:rsidR="00011166" w:rsidRPr="00CE7B6D">
        <w:rPr>
          <w:szCs w:val="18"/>
        </w:rPr>
        <w:t>4</w:t>
      </w:r>
      <w:r w:rsidRPr="00CE7B6D">
        <w:rPr>
          <w:szCs w:val="18"/>
        </w:rPr>
        <w:t xml:space="preserve"> benoemde</w:t>
      </w:r>
      <w:r w:rsidRPr="008776C0">
        <w:rPr>
          <w:szCs w:val="18"/>
        </w:rPr>
        <w:t xml:space="preserve"> periodieke rapportage krijgt </w:t>
      </w:r>
      <w:r w:rsidR="002313C2" w:rsidRPr="008776C0">
        <w:rPr>
          <w:szCs w:val="18"/>
        </w:rPr>
        <w:t>Opdrachtnemer</w:t>
      </w:r>
      <w:r w:rsidRPr="008776C0">
        <w:rPr>
          <w:szCs w:val="18"/>
        </w:rPr>
        <w:t xml:space="preserve"> een ‘gele kaart’. Deze gele kaart houdt in dat hij </w:t>
      </w:r>
      <w:r w:rsidRPr="008776C0">
        <w:rPr>
          <w:b/>
          <w:szCs w:val="18"/>
        </w:rPr>
        <w:t>binnen twee weken</w:t>
      </w:r>
      <w:r w:rsidRPr="008776C0">
        <w:rPr>
          <w:szCs w:val="18"/>
        </w:rPr>
        <w:t xml:space="preserve"> in de gelegenheid wordt gesteld de volledige en correcte rapportage alsnog aan CCM  aan te bieden. Bij gebrek daar</w:t>
      </w:r>
      <w:r w:rsidR="0063205D" w:rsidRPr="008776C0">
        <w:rPr>
          <w:szCs w:val="18"/>
        </w:rPr>
        <w:t>aan</w:t>
      </w:r>
      <w:r w:rsidRPr="008776C0">
        <w:rPr>
          <w:szCs w:val="18"/>
        </w:rPr>
        <w:t xml:space="preserve"> wordt hij</w:t>
      </w:r>
      <w:r w:rsidR="0042032F" w:rsidRPr="008776C0">
        <w:rPr>
          <w:szCs w:val="18"/>
        </w:rPr>
        <w:t>,</w:t>
      </w:r>
      <w:r w:rsidRPr="008776C0">
        <w:rPr>
          <w:szCs w:val="18"/>
        </w:rPr>
        <w:t xml:space="preserve"> totdat deze rapportage alsnog is ontvangen, uitgesloten van alle te houden minicompetities.</w:t>
      </w:r>
    </w:p>
    <w:p w14:paraId="10621E59" w14:textId="77777777" w:rsidR="00261554" w:rsidRPr="008776C0" w:rsidRDefault="00261554" w:rsidP="009678EC">
      <w:pPr>
        <w:spacing w:line="276" w:lineRule="auto"/>
      </w:pPr>
      <w:r w:rsidRPr="008776C0">
        <w:br w:type="page"/>
      </w:r>
    </w:p>
    <w:p w14:paraId="1F330803" w14:textId="77777777" w:rsidR="00261554" w:rsidRPr="008776C0" w:rsidRDefault="00261554" w:rsidP="009678EC">
      <w:pPr>
        <w:pStyle w:val="Kop1"/>
        <w:spacing w:line="276" w:lineRule="auto"/>
        <w:rPr>
          <w:b/>
        </w:rPr>
      </w:pPr>
      <w:bookmarkStart w:id="38" w:name="_Toc31189885"/>
      <w:r w:rsidRPr="008776C0">
        <w:rPr>
          <w:b/>
        </w:rPr>
        <w:lastRenderedPageBreak/>
        <w:t>Klachten en escalaties</w:t>
      </w:r>
      <w:bookmarkEnd w:id="38"/>
    </w:p>
    <w:p w14:paraId="03C7201A" w14:textId="77777777"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 </w:t>
      </w:r>
    </w:p>
    <w:p w14:paraId="09274417" w14:textId="77777777" w:rsidR="000C414E" w:rsidRPr="008776C0" w:rsidRDefault="000C414E" w:rsidP="009678EC">
      <w:pPr>
        <w:autoSpaceDE w:val="0"/>
        <w:autoSpaceDN w:val="0"/>
        <w:adjustRightInd w:val="0"/>
        <w:spacing w:line="276" w:lineRule="auto"/>
        <w:jc w:val="both"/>
        <w:rPr>
          <w:szCs w:val="18"/>
        </w:rPr>
      </w:pPr>
    </w:p>
    <w:p w14:paraId="426BD423" w14:textId="77777777"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14:paraId="3DB61BE1" w14:textId="77777777" w:rsidR="00261554" w:rsidRPr="008776C0" w:rsidRDefault="00261554" w:rsidP="009678EC">
      <w:pPr>
        <w:autoSpaceDE w:val="0"/>
        <w:autoSpaceDN w:val="0"/>
        <w:adjustRightInd w:val="0"/>
        <w:spacing w:line="276" w:lineRule="auto"/>
        <w:jc w:val="both"/>
        <w:rPr>
          <w:szCs w:val="18"/>
        </w:rPr>
      </w:pPr>
    </w:p>
    <w:p w14:paraId="0E58666D" w14:textId="77777777" w:rsidR="0081020D" w:rsidRPr="008776C0" w:rsidRDefault="00261554" w:rsidP="009678EC">
      <w:pPr>
        <w:spacing w:line="276" w:lineRule="auto"/>
        <w:rPr>
          <w:color w:val="FFFFFF"/>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r w:rsidR="0012794F" w:rsidRPr="008776C0">
        <w:rPr>
          <w:szCs w:val="18"/>
        </w:rPr>
        <w:br/>
      </w:r>
    </w:p>
    <w:p w14:paraId="705E1559" w14:textId="77777777" w:rsidR="0012794F" w:rsidRPr="008776C0" w:rsidRDefault="0012794F">
      <w:pPr>
        <w:spacing w:line="240" w:lineRule="auto"/>
        <w:rPr>
          <w:color w:val="FFFFFF"/>
          <w:szCs w:val="18"/>
        </w:rPr>
      </w:pPr>
      <w:r w:rsidRPr="008776C0">
        <w:rPr>
          <w:color w:val="FFFFFF"/>
          <w:szCs w:val="18"/>
        </w:rPr>
        <w:br w:type="page"/>
      </w:r>
    </w:p>
    <w:p w14:paraId="6465E88C" w14:textId="77777777" w:rsidR="0012794F" w:rsidRPr="008776C0" w:rsidRDefault="0012794F" w:rsidP="0012794F">
      <w:pPr>
        <w:pStyle w:val="Kop1"/>
        <w:spacing w:line="276" w:lineRule="auto"/>
        <w:rPr>
          <w:b/>
        </w:rPr>
      </w:pPr>
      <w:bookmarkStart w:id="39" w:name="_Toc31189886"/>
      <w:r w:rsidRPr="008776C0">
        <w:rPr>
          <w:b/>
        </w:rPr>
        <w:lastRenderedPageBreak/>
        <w:t>Ondertekening</w:t>
      </w:r>
      <w:bookmarkEnd w:id="39"/>
    </w:p>
    <w:p w14:paraId="34972E62" w14:textId="7D7A33FF" w:rsidR="0012794F" w:rsidRPr="008776C0" w:rsidRDefault="0012794F" w:rsidP="0012794F">
      <w:pPr>
        <w:spacing w:line="260" w:lineRule="atLeast"/>
        <w:rPr>
          <w:szCs w:val="18"/>
        </w:rPr>
      </w:pPr>
      <w:r w:rsidRPr="008776C0">
        <w:rPr>
          <w:szCs w:val="18"/>
        </w:rPr>
        <w:t xml:space="preserve">Aldus overeengekomen </w:t>
      </w:r>
      <w:r w:rsidR="00842054" w:rsidRPr="00D8076E">
        <w:rPr>
          <w:szCs w:val="18"/>
        </w:rPr>
        <w:t xml:space="preserve">op </w:t>
      </w:r>
      <w:r w:rsidR="00284E8A">
        <w:rPr>
          <w:szCs w:val="18"/>
        </w:rPr>
        <w:t>x-xx-</w:t>
      </w:r>
      <w:r w:rsidR="00D8076E" w:rsidRPr="00D8076E">
        <w:rPr>
          <w:szCs w:val="18"/>
        </w:rPr>
        <w:t>202</w:t>
      </w:r>
      <w:r w:rsidR="00284E8A">
        <w:rPr>
          <w:szCs w:val="18"/>
        </w:rPr>
        <w:t>2</w:t>
      </w:r>
      <w:r w:rsidR="00842054" w:rsidRPr="00D8076E">
        <w:rPr>
          <w:szCs w:val="18"/>
        </w:rPr>
        <w:t xml:space="preserve"> </w:t>
      </w:r>
      <w:r w:rsidRPr="00D8076E">
        <w:rPr>
          <w:szCs w:val="18"/>
        </w:rPr>
        <w:t>en</w:t>
      </w:r>
      <w:r w:rsidRPr="008776C0">
        <w:rPr>
          <w:szCs w:val="18"/>
        </w:rPr>
        <w:t xml:space="preserve"> ondertekend in tweevoud door:</w:t>
      </w:r>
    </w:p>
    <w:p w14:paraId="26DB322E" w14:textId="77777777" w:rsidR="0012794F" w:rsidRPr="008776C0" w:rsidRDefault="0012794F" w:rsidP="0012794F">
      <w:pPr>
        <w:spacing w:line="260" w:lineRule="atLeast"/>
        <w:rPr>
          <w:szCs w:val="18"/>
        </w:rPr>
      </w:pPr>
    </w:p>
    <w:p w14:paraId="4220DA9D" w14:textId="77777777" w:rsidR="0012794F" w:rsidRPr="008776C0" w:rsidRDefault="00A774F7" w:rsidP="0012794F">
      <w:pPr>
        <w:spacing w:line="260" w:lineRule="atLeast"/>
        <w:rPr>
          <w:b/>
          <w:szCs w:val="18"/>
        </w:rPr>
      </w:pPr>
      <w:r w:rsidRPr="008776C0">
        <w:rPr>
          <w:b/>
          <w:szCs w:val="18"/>
        </w:rPr>
        <w:t>OPDRACHTGEVER</w:t>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002313C2" w:rsidRPr="008776C0">
        <w:rPr>
          <w:b/>
          <w:szCs w:val="18"/>
        </w:rPr>
        <w:t>OPDRACHTNEMER</w:t>
      </w:r>
    </w:p>
    <w:p w14:paraId="016F92F4" w14:textId="77777777" w:rsidR="00A774F7" w:rsidRPr="008776C0" w:rsidRDefault="00A774F7" w:rsidP="0012794F">
      <w:pPr>
        <w:spacing w:line="260" w:lineRule="atLeast"/>
        <w:rPr>
          <w:szCs w:val="18"/>
        </w:rPr>
      </w:pPr>
    </w:p>
    <w:p w14:paraId="30654CEB" w14:textId="41242B02" w:rsidR="00A774F7" w:rsidRPr="00D8076E" w:rsidRDefault="00A774F7" w:rsidP="0012794F">
      <w:pPr>
        <w:spacing w:line="260" w:lineRule="atLeast"/>
        <w:rPr>
          <w:szCs w:val="18"/>
        </w:rPr>
      </w:pPr>
      <w:r w:rsidRPr="00D8076E">
        <w:rPr>
          <w:szCs w:val="18"/>
        </w:rPr>
        <w:t>Naam</w:t>
      </w:r>
      <w:r w:rsidRPr="00D8076E">
        <w:rPr>
          <w:szCs w:val="18"/>
        </w:rPr>
        <w:tab/>
      </w:r>
      <w:r w:rsidRPr="00D8076E">
        <w:rPr>
          <w:szCs w:val="18"/>
        </w:rPr>
        <w:tab/>
        <w:t xml:space="preserve">: </w:t>
      </w:r>
      <w:r w:rsidR="00284E8A">
        <w:rPr>
          <w:szCs w:val="18"/>
        </w:rPr>
        <w:t>…</w:t>
      </w:r>
      <w:r w:rsidR="00284E8A">
        <w:rPr>
          <w:szCs w:val="18"/>
        </w:rPr>
        <w:tab/>
      </w:r>
      <w:r w:rsidR="00284E8A">
        <w:rPr>
          <w:szCs w:val="18"/>
        </w:rPr>
        <w:tab/>
      </w:r>
      <w:r w:rsidR="00284E8A">
        <w:rPr>
          <w:szCs w:val="18"/>
        </w:rPr>
        <w:tab/>
      </w:r>
      <w:r w:rsidR="00D8076E" w:rsidRPr="00D8076E">
        <w:rPr>
          <w:szCs w:val="18"/>
        </w:rPr>
        <w:tab/>
      </w:r>
      <w:r w:rsidR="00D8076E"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highlight w:val="yellow"/>
        </w:rPr>
        <w:t>Naam</w:t>
      </w:r>
      <w:r w:rsidRPr="00D8076E">
        <w:rPr>
          <w:szCs w:val="18"/>
          <w:highlight w:val="yellow"/>
        </w:rPr>
        <w:tab/>
      </w:r>
      <w:r w:rsidRPr="00D8076E">
        <w:rPr>
          <w:szCs w:val="18"/>
          <w:highlight w:val="yellow"/>
        </w:rPr>
        <w:tab/>
        <w:t>:</w:t>
      </w:r>
      <w:r w:rsidRPr="00D8076E">
        <w:rPr>
          <w:szCs w:val="18"/>
        </w:rPr>
        <w:t xml:space="preserve"> </w:t>
      </w:r>
    </w:p>
    <w:p w14:paraId="3944A8A4" w14:textId="4CC3F9CD" w:rsidR="00A774F7" w:rsidRPr="00D8076E" w:rsidRDefault="00A774F7" w:rsidP="0012794F">
      <w:pPr>
        <w:spacing w:line="260" w:lineRule="atLeast"/>
        <w:rPr>
          <w:szCs w:val="18"/>
        </w:rPr>
      </w:pPr>
      <w:r w:rsidRPr="00D8076E">
        <w:rPr>
          <w:szCs w:val="18"/>
        </w:rPr>
        <w:t>Functie</w:t>
      </w:r>
      <w:r w:rsidRPr="00D8076E">
        <w:rPr>
          <w:szCs w:val="18"/>
        </w:rPr>
        <w:tab/>
      </w:r>
      <w:r w:rsidRPr="00D8076E">
        <w:rPr>
          <w:szCs w:val="18"/>
        </w:rPr>
        <w:tab/>
        <w:t xml:space="preserve">: </w:t>
      </w:r>
      <w:r w:rsidR="00284E8A">
        <w:rPr>
          <w:szCs w:val="18"/>
        </w:rPr>
        <w:t>..</w:t>
      </w:r>
      <w:r w:rsidR="00284E8A">
        <w:rPr>
          <w:szCs w:val="18"/>
        </w:rPr>
        <w:tab/>
      </w:r>
      <w:r w:rsidR="00284E8A">
        <w:rPr>
          <w:szCs w:val="18"/>
        </w:rPr>
        <w:tab/>
      </w:r>
      <w:r w:rsidR="00284E8A">
        <w:rPr>
          <w:szCs w:val="18"/>
        </w:rPr>
        <w:tab/>
      </w:r>
      <w:r w:rsidR="00284E8A">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Pr="00D8076E">
        <w:rPr>
          <w:szCs w:val="18"/>
        </w:rPr>
        <w:tab/>
      </w:r>
      <w:r w:rsidRPr="00D8076E">
        <w:rPr>
          <w:szCs w:val="18"/>
          <w:highlight w:val="yellow"/>
        </w:rPr>
        <w:t>Functie</w:t>
      </w:r>
      <w:r w:rsidRPr="00D8076E">
        <w:rPr>
          <w:szCs w:val="18"/>
          <w:highlight w:val="yellow"/>
        </w:rPr>
        <w:tab/>
      </w:r>
      <w:r w:rsidRPr="00D8076E">
        <w:rPr>
          <w:szCs w:val="18"/>
          <w:highlight w:val="yellow"/>
        </w:rPr>
        <w:tab/>
        <w:t>:</w:t>
      </w:r>
      <w:r w:rsidRPr="00D8076E">
        <w:rPr>
          <w:szCs w:val="18"/>
        </w:rPr>
        <w:t xml:space="preserve"> </w:t>
      </w:r>
    </w:p>
    <w:p w14:paraId="1A0675AF" w14:textId="77777777" w:rsidR="00A774F7" w:rsidRPr="00D8076E"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D8076E" w14:paraId="3C9151F2" w14:textId="77777777" w:rsidTr="00A774F7">
        <w:tc>
          <w:tcPr>
            <w:tcW w:w="3856" w:type="dxa"/>
            <w:tcBorders>
              <w:bottom w:val="single" w:sz="4" w:space="0" w:color="auto"/>
            </w:tcBorders>
            <w:tcMar>
              <w:left w:w="28" w:type="dxa"/>
              <w:right w:w="28" w:type="dxa"/>
            </w:tcMar>
          </w:tcPr>
          <w:p w14:paraId="04DD6B22" w14:textId="77777777" w:rsidR="00A774F7" w:rsidRPr="00D8076E" w:rsidRDefault="00A774F7" w:rsidP="0012794F">
            <w:pPr>
              <w:spacing w:line="260" w:lineRule="atLeast"/>
              <w:rPr>
                <w:szCs w:val="18"/>
              </w:rPr>
            </w:pPr>
            <w:r w:rsidRPr="00D8076E">
              <w:rPr>
                <w:szCs w:val="18"/>
              </w:rPr>
              <w:t>Handtekening :</w:t>
            </w:r>
          </w:p>
        </w:tc>
        <w:tc>
          <w:tcPr>
            <w:tcW w:w="425" w:type="dxa"/>
            <w:tcMar>
              <w:left w:w="28" w:type="dxa"/>
              <w:right w:w="28" w:type="dxa"/>
            </w:tcMar>
          </w:tcPr>
          <w:p w14:paraId="3D639F70" w14:textId="77777777" w:rsidR="00A774F7" w:rsidRPr="00D8076E" w:rsidRDefault="00A774F7" w:rsidP="0012794F">
            <w:pPr>
              <w:spacing w:line="260" w:lineRule="atLeast"/>
              <w:rPr>
                <w:szCs w:val="18"/>
              </w:rPr>
            </w:pPr>
          </w:p>
        </w:tc>
        <w:tc>
          <w:tcPr>
            <w:tcW w:w="3969" w:type="dxa"/>
            <w:tcBorders>
              <w:bottom w:val="single" w:sz="4" w:space="0" w:color="auto"/>
            </w:tcBorders>
            <w:tcMar>
              <w:left w:w="28" w:type="dxa"/>
              <w:right w:w="28" w:type="dxa"/>
            </w:tcMar>
          </w:tcPr>
          <w:p w14:paraId="31E86C59" w14:textId="77777777" w:rsidR="00A774F7" w:rsidRPr="00D8076E" w:rsidRDefault="00A774F7" w:rsidP="0012794F">
            <w:pPr>
              <w:spacing w:line="260" w:lineRule="atLeast"/>
              <w:rPr>
                <w:szCs w:val="18"/>
              </w:rPr>
            </w:pPr>
            <w:r w:rsidRPr="00D8076E">
              <w:rPr>
                <w:szCs w:val="18"/>
                <w:highlight w:val="yellow"/>
              </w:rPr>
              <w:t>Handtekening :</w:t>
            </w:r>
          </w:p>
        </w:tc>
      </w:tr>
      <w:tr w:rsidR="00A774F7" w:rsidRPr="00D8076E" w14:paraId="59119EBA" w14:textId="77777777"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14:paraId="2E0192EC" w14:textId="77777777" w:rsidR="00A774F7" w:rsidRPr="00D8076E" w:rsidRDefault="00A774F7" w:rsidP="0012794F">
            <w:pPr>
              <w:spacing w:line="260" w:lineRule="atLeast"/>
              <w:rPr>
                <w:szCs w:val="18"/>
              </w:rPr>
            </w:pPr>
          </w:p>
          <w:p w14:paraId="0D6E31B1" w14:textId="77777777" w:rsidR="00A774F7" w:rsidRPr="00D8076E" w:rsidRDefault="00A774F7" w:rsidP="0012794F">
            <w:pPr>
              <w:spacing w:line="260" w:lineRule="atLeast"/>
              <w:rPr>
                <w:szCs w:val="18"/>
              </w:rPr>
            </w:pPr>
          </w:p>
          <w:p w14:paraId="5775117D" w14:textId="77777777" w:rsidR="0042032F" w:rsidRPr="00D8076E" w:rsidRDefault="0042032F" w:rsidP="0012794F">
            <w:pPr>
              <w:spacing w:line="260" w:lineRule="atLeast"/>
              <w:rPr>
                <w:szCs w:val="18"/>
              </w:rPr>
            </w:pPr>
          </w:p>
          <w:p w14:paraId="412CDF79" w14:textId="77777777" w:rsidR="00842054" w:rsidRPr="00D8076E" w:rsidRDefault="00842054" w:rsidP="0012794F">
            <w:pPr>
              <w:spacing w:line="260" w:lineRule="atLeast"/>
              <w:rPr>
                <w:szCs w:val="18"/>
              </w:rPr>
            </w:pPr>
          </w:p>
          <w:p w14:paraId="7185F07B" w14:textId="77777777" w:rsidR="00A774F7" w:rsidRPr="00D8076E"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14:paraId="3A67A27C" w14:textId="77777777" w:rsidR="00A774F7" w:rsidRPr="00D8076E"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14:paraId="34D13601" w14:textId="77777777" w:rsidR="00A774F7" w:rsidRPr="00D8076E" w:rsidRDefault="00A774F7" w:rsidP="0012794F">
            <w:pPr>
              <w:spacing w:line="260" w:lineRule="atLeast"/>
              <w:rPr>
                <w:szCs w:val="18"/>
              </w:rPr>
            </w:pPr>
          </w:p>
        </w:tc>
      </w:tr>
    </w:tbl>
    <w:p w14:paraId="140321A9" w14:textId="77777777" w:rsidR="00A774F7" w:rsidRPr="00D8076E" w:rsidRDefault="00A774F7" w:rsidP="0012794F">
      <w:pPr>
        <w:spacing w:line="260" w:lineRule="atLeast"/>
        <w:rPr>
          <w:szCs w:val="18"/>
        </w:rPr>
      </w:pPr>
    </w:p>
    <w:p w14:paraId="572F0CEF" w14:textId="16C7C6B5" w:rsidR="00A774F7" w:rsidRPr="008776C0" w:rsidRDefault="00A774F7" w:rsidP="0012794F">
      <w:pPr>
        <w:spacing w:line="260" w:lineRule="atLeast"/>
        <w:rPr>
          <w:szCs w:val="18"/>
        </w:rPr>
      </w:pPr>
      <w:r w:rsidRPr="00D8076E">
        <w:rPr>
          <w:szCs w:val="18"/>
        </w:rPr>
        <w:t>Datum</w:t>
      </w:r>
      <w:r w:rsidRPr="00D8076E">
        <w:rPr>
          <w:szCs w:val="18"/>
        </w:rPr>
        <w:tab/>
      </w:r>
      <w:r w:rsidRPr="00D8076E">
        <w:rPr>
          <w:szCs w:val="18"/>
        </w:rPr>
        <w:tab/>
        <w:t xml:space="preserve">: </w:t>
      </w:r>
      <w:r w:rsidR="00284E8A">
        <w:rPr>
          <w:szCs w:val="18"/>
        </w:rPr>
        <w:t>x-x-2022</w:t>
      </w:r>
      <w:r w:rsidR="00284E8A">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D8076E" w:rsidRPr="00E308E5">
        <w:rPr>
          <w:szCs w:val="18"/>
          <w:highlight w:val="yellow"/>
        </w:rPr>
        <w:t>Datum</w:t>
      </w:r>
      <w:r w:rsidR="00D8076E" w:rsidRPr="00E308E5">
        <w:rPr>
          <w:szCs w:val="18"/>
          <w:highlight w:val="yellow"/>
        </w:rPr>
        <w:tab/>
      </w:r>
      <w:r w:rsidR="00D8076E" w:rsidRPr="00E308E5">
        <w:rPr>
          <w:szCs w:val="18"/>
          <w:highlight w:val="yellow"/>
        </w:rPr>
        <w:tab/>
        <w:t>:</w:t>
      </w:r>
    </w:p>
    <w:p w14:paraId="43102409" w14:textId="77777777" w:rsidR="00A774F7" w:rsidRPr="008776C0" w:rsidRDefault="00A774F7" w:rsidP="0012794F">
      <w:pPr>
        <w:spacing w:line="260" w:lineRule="atLeast"/>
        <w:rPr>
          <w:szCs w:val="18"/>
        </w:rPr>
      </w:pPr>
    </w:p>
    <w:p w14:paraId="5D4346BC" w14:textId="77777777" w:rsidR="0012794F" w:rsidRPr="008776C0" w:rsidRDefault="0012794F" w:rsidP="0012794F">
      <w:pPr>
        <w:spacing w:line="260" w:lineRule="atLeast"/>
        <w:rPr>
          <w:szCs w:val="18"/>
        </w:rPr>
      </w:pPr>
    </w:p>
    <w:p w14:paraId="78FD6F7D" w14:textId="77777777" w:rsidR="0012794F" w:rsidRPr="008776C0" w:rsidRDefault="0012794F" w:rsidP="0012794F">
      <w:pPr>
        <w:spacing w:line="260" w:lineRule="atLeast"/>
        <w:rPr>
          <w:szCs w:val="18"/>
        </w:rPr>
      </w:pPr>
    </w:p>
    <w:p w14:paraId="2DAAFC68" w14:textId="77777777" w:rsidR="0012794F" w:rsidRPr="008776C0" w:rsidRDefault="0012794F" w:rsidP="0012794F">
      <w:pPr>
        <w:spacing w:line="260" w:lineRule="atLeast"/>
        <w:rPr>
          <w:szCs w:val="18"/>
        </w:rPr>
      </w:pPr>
    </w:p>
    <w:p w14:paraId="13A1EE23" w14:textId="77777777" w:rsidR="0012794F" w:rsidRPr="008776C0" w:rsidRDefault="0012794F" w:rsidP="0012794F">
      <w:pPr>
        <w:spacing w:line="260" w:lineRule="atLeast"/>
        <w:rPr>
          <w:szCs w:val="18"/>
        </w:rPr>
      </w:pPr>
    </w:p>
    <w:p w14:paraId="46396BB6" w14:textId="77777777" w:rsidR="0012794F" w:rsidRPr="008776C0" w:rsidRDefault="0012794F" w:rsidP="0012794F">
      <w:pPr>
        <w:spacing w:line="260" w:lineRule="atLeast"/>
        <w:rPr>
          <w:szCs w:val="18"/>
        </w:rPr>
      </w:pPr>
    </w:p>
    <w:p w14:paraId="23E60B65" w14:textId="77777777" w:rsidR="0012794F" w:rsidRPr="008776C0" w:rsidRDefault="0012794F" w:rsidP="0012794F">
      <w:pPr>
        <w:spacing w:line="260" w:lineRule="atLeast"/>
        <w:rPr>
          <w:szCs w:val="18"/>
        </w:rPr>
      </w:pPr>
    </w:p>
    <w:p w14:paraId="4B4FF935" w14:textId="77777777" w:rsidR="0012794F" w:rsidRPr="008776C0" w:rsidRDefault="0012794F" w:rsidP="0012794F">
      <w:pPr>
        <w:spacing w:line="260" w:lineRule="atLeast"/>
        <w:rPr>
          <w:szCs w:val="18"/>
        </w:rPr>
      </w:pPr>
    </w:p>
    <w:p w14:paraId="56184616" w14:textId="77777777" w:rsidR="0012794F" w:rsidRPr="008776C0" w:rsidRDefault="0012794F" w:rsidP="0012794F">
      <w:pPr>
        <w:spacing w:line="260" w:lineRule="atLeast"/>
        <w:rPr>
          <w:szCs w:val="18"/>
        </w:rPr>
      </w:pPr>
    </w:p>
    <w:p w14:paraId="7C45A00B" w14:textId="77777777" w:rsidR="0012794F" w:rsidRPr="008776C0" w:rsidRDefault="0012794F" w:rsidP="0012794F">
      <w:pPr>
        <w:spacing w:line="260" w:lineRule="atLeast"/>
        <w:rPr>
          <w:szCs w:val="18"/>
        </w:rPr>
      </w:pPr>
    </w:p>
    <w:p w14:paraId="1619AEF9" w14:textId="77777777" w:rsidR="0012794F" w:rsidRPr="008776C0" w:rsidRDefault="0012794F" w:rsidP="0012794F">
      <w:pPr>
        <w:spacing w:line="260" w:lineRule="atLeast"/>
        <w:rPr>
          <w:szCs w:val="18"/>
        </w:rPr>
      </w:pPr>
    </w:p>
    <w:p w14:paraId="725A4C5D" w14:textId="77777777" w:rsidR="0012794F" w:rsidRPr="008776C0" w:rsidRDefault="0012794F" w:rsidP="0012794F">
      <w:pPr>
        <w:spacing w:line="260" w:lineRule="atLeast"/>
        <w:rPr>
          <w:szCs w:val="18"/>
        </w:rPr>
      </w:pPr>
    </w:p>
    <w:p w14:paraId="0D3077AF" w14:textId="77777777" w:rsidR="0012794F" w:rsidRPr="008776C0" w:rsidRDefault="0012794F" w:rsidP="0012794F">
      <w:pPr>
        <w:spacing w:line="260" w:lineRule="atLeast"/>
        <w:rPr>
          <w:szCs w:val="18"/>
        </w:rPr>
      </w:pPr>
    </w:p>
    <w:p w14:paraId="176C3DA2" w14:textId="77777777" w:rsidR="0012794F" w:rsidRPr="008776C0" w:rsidRDefault="0012794F" w:rsidP="0012794F">
      <w:pPr>
        <w:spacing w:line="260" w:lineRule="atLeast"/>
        <w:rPr>
          <w:szCs w:val="18"/>
        </w:rPr>
      </w:pPr>
    </w:p>
    <w:p w14:paraId="2E852726" w14:textId="77777777" w:rsidR="0012794F" w:rsidRPr="008776C0" w:rsidRDefault="0012794F" w:rsidP="0012794F">
      <w:pPr>
        <w:spacing w:line="260" w:lineRule="atLeast"/>
        <w:rPr>
          <w:szCs w:val="18"/>
        </w:rPr>
      </w:pPr>
    </w:p>
    <w:p w14:paraId="453BB898" w14:textId="77777777" w:rsidR="0012794F" w:rsidRPr="008776C0" w:rsidRDefault="0012794F" w:rsidP="0012794F">
      <w:pPr>
        <w:spacing w:line="260" w:lineRule="atLeast"/>
        <w:rPr>
          <w:szCs w:val="18"/>
        </w:rPr>
      </w:pPr>
    </w:p>
    <w:p w14:paraId="1F256641" w14:textId="77777777" w:rsidR="0012794F" w:rsidRPr="008776C0" w:rsidRDefault="0012794F" w:rsidP="0012794F">
      <w:pPr>
        <w:spacing w:line="260" w:lineRule="atLeast"/>
        <w:rPr>
          <w:szCs w:val="18"/>
        </w:rPr>
      </w:pPr>
    </w:p>
    <w:p w14:paraId="78D08694" w14:textId="77777777" w:rsidR="0012794F" w:rsidRPr="008776C0" w:rsidRDefault="0012794F" w:rsidP="009678EC">
      <w:pPr>
        <w:spacing w:line="276" w:lineRule="auto"/>
        <w:rPr>
          <w:color w:val="FFFFFF"/>
          <w:szCs w:val="18"/>
        </w:rPr>
      </w:pPr>
    </w:p>
    <w:p w14:paraId="72C7DA18" w14:textId="77777777" w:rsidR="0012794F" w:rsidRPr="008776C0" w:rsidRDefault="0012794F" w:rsidP="009678EC">
      <w:pPr>
        <w:spacing w:line="276" w:lineRule="auto"/>
        <w:rPr>
          <w:color w:val="FFFFFF"/>
          <w:szCs w:val="18"/>
        </w:rPr>
      </w:pPr>
    </w:p>
    <w:p w14:paraId="7806AE25" w14:textId="77777777" w:rsidR="0012794F" w:rsidRPr="008776C0" w:rsidRDefault="0012794F" w:rsidP="009678EC">
      <w:pPr>
        <w:spacing w:line="276" w:lineRule="auto"/>
      </w:pPr>
    </w:p>
    <w:sectPr w:rsidR="0012794F" w:rsidRPr="008776C0" w:rsidSect="007D69D3">
      <w:headerReference w:type="default" r:id="rId19"/>
      <w:footerReference w:type="even" r:id="rId20"/>
      <w:footerReference w:type="default" r:id="rId21"/>
      <w:type w:val="oddPage"/>
      <w:pgSz w:w="11906" w:h="16838" w:code="9"/>
      <w:pgMar w:top="2517" w:right="1559" w:bottom="1077" w:left="1701" w:header="198" w:footer="65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Kuperus, G.J. (Gert)" w:date="2021-10-04T16:25:00Z" w:initials="KG(">
    <w:p w14:paraId="4F12AF76" w14:textId="7C9FAF6A" w:rsidR="00015AA5" w:rsidRDefault="00015AA5">
      <w:pPr>
        <w:pStyle w:val="Tekstopmerking"/>
      </w:pPr>
      <w:r>
        <w:rPr>
          <w:rStyle w:val="Verwijzingopmerking"/>
        </w:rPr>
        <w:annotationRef/>
      </w:r>
      <w:r>
        <w:t>Nog aanpassen naar het ABD afhankelijk van de keuze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12AF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5A997" w16cex:dateUtc="2021-10-04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12AF76" w16cid:durableId="2505A9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3AD75" w14:textId="77777777" w:rsidR="00DB1102" w:rsidRDefault="00DB1102">
      <w:r>
        <w:separator/>
      </w:r>
    </w:p>
    <w:p w14:paraId="5ED22B89" w14:textId="77777777" w:rsidR="00DB1102" w:rsidRDefault="00DB1102"/>
    <w:p w14:paraId="3FDD02EF" w14:textId="77777777" w:rsidR="00DB1102" w:rsidRDefault="00DB1102"/>
  </w:endnote>
  <w:endnote w:type="continuationSeparator" w:id="0">
    <w:p w14:paraId="7EB805F7" w14:textId="77777777" w:rsidR="00DB1102" w:rsidRDefault="00DB1102">
      <w:r>
        <w:continuationSeparator/>
      </w:r>
    </w:p>
    <w:p w14:paraId="74C9D4EE" w14:textId="77777777" w:rsidR="00DB1102" w:rsidRDefault="00DB1102"/>
    <w:p w14:paraId="7DFAA691" w14:textId="77777777" w:rsidR="00DB1102" w:rsidRDefault="00DB1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DB1102" w14:paraId="1C5D143A" w14:textId="77777777" w:rsidTr="00B523B1">
      <w:trPr>
        <w:trHeight w:hRule="exact" w:val="240"/>
      </w:trPr>
      <w:tc>
        <w:tcPr>
          <w:tcW w:w="6260" w:type="dxa"/>
          <w:shd w:val="clear" w:color="auto" w:fill="auto"/>
        </w:tcPr>
        <w:p w14:paraId="163B2BE2" w14:textId="77777777" w:rsidR="00DB1102" w:rsidRPr="00C12E90" w:rsidRDefault="00DB1102"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r w:rsidR="00D2393A">
            <w:fldChar w:fldCharType="begin"/>
          </w:r>
          <w:r w:rsidR="00D2393A">
            <w:instrText xml:space="preserve"> NUMPAGES   \* MERGEFORMAT </w:instrText>
          </w:r>
          <w:r w:rsidR="00D2393A">
            <w:fldChar w:fldCharType="separate"/>
          </w:r>
          <w:r>
            <w:t>16</w:t>
          </w:r>
          <w:r w:rsidR="00D2393A">
            <w:fldChar w:fldCharType="end"/>
          </w:r>
        </w:p>
      </w:tc>
      <w:tc>
        <w:tcPr>
          <w:tcW w:w="1392" w:type="dxa"/>
        </w:tcPr>
        <w:p w14:paraId="770F2DCD" w14:textId="77777777" w:rsidR="00DB1102" w:rsidRPr="006B1455" w:rsidRDefault="00DB1102" w:rsidP="00B523B1">
          <w:pPr>
            <w:pStyle w:val="Huisstijl-Paginanummering"/>
            <w:jc w:val="right"/>
          </w:pPr>
        </w:p>
      </w:tc>
    </w:tr>
  </w:tbl>
  <w:p w14:paraId="39DDA733" w14:textId="77777777" w:rsidR="00DB1102" w:rsidRPr="00BC3B53" w:rsidRDefault="00DB1102"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DB1102" w:rsidRPr="005A03FB" w14:paraId="0D4C185B" w14:textId="77777777" w:rsidTr="005B4F97">
      <w:trPr>
        <w:trHeight w:hRule="exact" w:val="240"/>
      </w:trPr>
      <w:tc>
        <w:tcPr>
          <w:tcW w:w="6260" w:type="dxa"/>
          <w:shd w:val="clear" w:color="auto" w:fill="auto"/>
        </w:tcPr>
        <w:p w14:paraId="25CDCCC4" w14:textId="77777777" w:rsidR="00DB1102" w:rsidRPr="005A03FB" w:rsidRDefault="00DB1102" w:rsidP="002E14E1">
          <w:pPr>
            <w:rPr>
              <w:rStyle w:val="Huisstijl-Rubricering"/>
            </w:rPr>
          </w:pPr>
        </w:p>
      </w:tc>
      <w:tc>
        <w:tcPr>
          <w:tcW w:w="1392" w:type="dxa"/>
        </w:tcPr>
        <w:p w14:paraId="633542AF" w14:textId="59EE03DA" w:rsidR="00DB1102" w:rsidRPr="005A03FB" w:rsidRDefault="00DB1102" w:rsidP="004C071B">
          <w:pPr>
            <w:pStyle w:val="Huisstijl-Paginanummering"/>
          </w:pPr>
          <w:r w:rsidRPr="005A03FB">
            <w:t xml:space="preserve">Pagina </w:t>
          </w:r>
          <w:r w:rsidRPr="005A03FB">
            <w:fldChar w:fldCharType="begin"/>
          </w:r>
          <w:r w:rsidRPr="005A03FB">
            <w:instrText xml:space="preserve"> PAGE   \* MERGEFORMAT </w:instrText>
          </w:r>
          <w:r w:rsidRPr="005A03FB">
            <w:fldChar w:fldCharType="separate"/>
          </w:r>
          <w:r w:rsidR="00E308E5">
            <w:t>2</w:t>
          </w:r>
          <w:r w:rsidRPr="005A03FB">
            <w:fldChar w:fldCharType="end"/>
          </w:r>
          <w:r w:rsidRPr="005A03FB">
            <w:t xml:space="preserve"> van </w:t>
          </w:r>
          <w:r w:rsidR="00D2393A">
            <w:fldChar w:fldCharType="begin"/>
          </w:r>
          <w:r w:rsidR="00D2393A">
            <w:instrText xml:space="preserve"> NUMPAGES   \* MERGEFORMAT </w:instrText>
          </w:r>
          <w:r w:rsidR="00D2393A">
            <w:fldChar w:fldCharType="separate"/>
          </w:r>
          <w:r w:rsidR="00E308E5">
            <w:t>16</w:t>
          </w:r>
          <w:r w:rsidR="00D2393A">
            <w:fldChar w:fldCharType="end"/>
          </w:r>
        </w:p>
      </w:tc>
    </w:tr>
  </w:tbl>
  <w:p w14:paraId="3B4F1A4C" w14:textId="77777777" w:rsidR="00DB1102" w:rsidRPr="005A03FB" w:rsidRDefault="00DB1102" w:rsidP="00B74DD5">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7F52" w14:textId="77777777" w:rsidR="00DB1102" w:rsidRPr="00B35331" w:rsidRDefault="00DB1102" w:rsidP="00B35331">
      <w:pPr>
        <w:pStyle w:val="Voettekst"/>
      </w:pPr>
    </w:p>
  </w:footnote>
  <w:footnote w:type="continuationSeparator" w:id="0">
    <w:p w14:paraId="12355A03" w14:textId="77777777" w:rsidR="00DB1102" w:rsidRDefault="00DB1102">
      <w:r>
        <w:continuationSeparator/>
      </w:r>
    </w:p>
    <w:p w14:paraId="23CAE408" w14:textId="77777777" w:rsidR="00DB1102" w:rsidRDefault="00DB1102"/>
    <w:p w14:paraId="399AD090" w14:textId="77777777" w:rsidR="00DB1102" w:rsidRDefault="00DB1102"/>
  </w:footnote>
  <w:footnote w:id="1">
    <w:p w14:paraId="58FC608D" w14:textId="77777777" w:rsidR="00DB1102" w:rsidRDefault="00DB1102" w:rsidP="00687DCF">
      <w:pPr>
        <w:pStyle w:val="Voetnoottekst"/>
        <w:ind w:left="0" w:firstLine="0"/>
      </w:pPr>
      <w:r>
        <w:rPr>
          <w:rStyle w:val="Voetnootmarkering"/>
        </w:rPr>
        <w:footnoteRef/>
      </w:r>
      <w:r>
        <w:t xml:space="preserve"> Indien een kandidaat al over een VOG beschikt, mag deze niet eerder zijn verstrekt dan 6 maanden voor de ingangsdatum van de nu te sluiten NOK.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661A" w14:textId="28E92442" w:rsidR="00DB1102" w:rsidRDefault="00E308E5">
    <w:pPr>
      <w:pStyle w:val="Koptekst"/>
    </w:pPr>
    <w:r>
      <w:rPr>
        <w:rStyle w:val="Huisstijl-Koptekst"/>
      </w:rPr>
      <w:t xml:space="preserve">Concept </w:t>
    </w:r>
    <w:r w:rsidR="00C078A9">
      <w:rPr>
        <w:rStyle w:val="Huisstijl-Koptekst"/>
      </w:rPr>
      <w:t>0.9</w:t>
    </w:r>
    <w:r w:rsidR="00DB1102" w:rsidRPr="005A03FB">
      <w:rPr>
        <w:rStyle w:val="Huisstijl-Koptekst"/>
      </w:rPr>
      <w:t xml:space="preserve"> | </w:t>
    </w:r>
    <w:r w:rsidR="00DB1102">
      <w:rPr>
        <w:sz w:val="13"/>
        <w:szCs w:val="13"/>
      </w:rPr>
      <w:t xml:space="preserve">Dossier Afspraken en Procedures </w:t>
    </w:r>
    <w:r w:rsidR="00DB1102" w:rsidRPr="000777FC">
      <w:rPr>
        <w:sz w:val="13"/>
        <w:szCs w:val="13"/>
      </w:rPr>
      <w:t xml:space="preserve"> </w:t>
    </w:r>
    <w:r w:rsidR="00DB1102">
      <w:rPr>
        <w:sz w:val="13"/>
        <w:szCs w:val="13"/>
      </w:rPr>
      <w:t xml:space="preserve">Resultaatverplichte  </w:t>
    </w:r>
    <w:r w:rsidR="00DB1102" w:rsidRPr="000777FC">
      <w:rPr>
        <w:sz w:val="13"/>
        <w:szCs w:val="13"/>
      </w:rPr>
      <w:t xml:space="preserve">ICT </w:t>
    </w:r>
    <w:r w:rsidR="00DB1102">
      <w:rPr>
        <w:sz w:val="13"/>
        <w:szCs w:val="13"/>
      </w:rPr>
      <w:t>-Opdrachten</w:t>
    </w:r>
    <w:r w:rsidR="00DB1102" w:rsidRPr="005A03FB">
      <w:rPr>
        <w:rStyle w:val="Huisstijl-Koptekst"/>
      </w:rPr>
      <w:t xml:space="preserve"> | </w:t>
    </w:r>
    <w:r w:rsidR="00DB1102">
      <w:rPr>
        <w:rStyle w:val="Huisstijl-Koptekst"/>
      </w:rPr>
      <w:t>1-</w:t>
    </w:r>
    <w:r w:rsidR="00C078A9">
      <w:rPr>
        <w:rStyle w:val="Huisstijl-Koptekst"/>
      </w:rPr>
      <w:t>10</w:t>
    </w:r>
    <w:r w:rsidR="00DB1102">
      <w:rPr>
        <w:rStyle w:val="Huisstijl-Koptekst"/>
      </w:rPr>
      <w:t>-20</w:t>
    </w:r>
    <w:r w:rsidR="00C078A9">
      <w:rPr>
        <w:rStyle w:val="Huisstijl-Koptekst"/>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34AC"/>
    <w:multiLevelType w:val="multilevel"/>
    <w:tmpl w:val="2B7C83D4"/>
    <w:lvl w:ilvl="0">
      <w:start w:val="1"/>
      <w:numFmt w:val="decimal"/>
      <w:pStyle w:val="Kop1"/>
      <w:lvlText w:val="%1"/>
      <w:lvlJc w:val="left"/>
      <w:pPr>
        <w:tabs>
          <w:tab w:val="num" w:pos="1160"/>
        </w:tabs>
        <w:ind w:left="1160" w:hanging="1160"/>
      </w:pPr>
      <w:rPr>
        <w:rFonts w:hint="default"/>
      </w:rPr>
    </w:lvl>
    <w:lvl w:ilvl="1">
      <w:start w:val="1"/>
      <w:numFmt w:val="decimal"/>
      <w:pStyle w:val="Kop2"/>
      <w:lvlText w:val="%1.%2"/>
      <w:lvlJc w:val="left"/>
      <w:pPr>
        <w:tabs>
          <w:tab w:val="num" w:pos="1160"/>
        </w:tabs>
        <w:ind w:left="1160" w:hanging="1160"/>
      </w:pPr>
      <w:rPr>
        <w:rFonts w:hint="default"/>
      </w:rPr>
    </w:lvl>
    <w:lvl w:ilvl="2">
      <w:start w:val="1"/>
      <w:numFmt w:val="decimal"/>
      <w:pStyle w:val="Kop3"/>
      <w:lvlText w:val="%1.%2.%3"/>
      <w:lvlJc w:val="left"/>
      <w:pPr>
        <w:tabs>
          <w:tab w:val="num" w:pos="1160"/>
        </w:tabs>
        <w:ind w:left="1160" w:hanging="1160"/>
      </w:pPr>
      <w:rPr>
        <w:rFonts w:hint="default"/>
      </w:rPr>
    </w:lvl>
    <w:lvl w:ilvl="3">
      <w:start w:val="1"/>
      <w:numFmt w:val="decimal"/>
      <w:pStyle w:val="Kop4"/>
      <w:lvlText w:val="%1.%2.%3.%4"/>
      <w:lvlJc w:val="left"/>
      <w:pPr>
        <w:tabs>
          <w:tab w:val="num" w:pos="1160"/>
        </w:tabs>
        <w:ind w:left="1160" w:hanging="1160"/>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96A6B"/>
    <w:multiLevelType w:val="hybridMultilevel"/>
    <w:tmpl w:val="D7348E86"/>
    <w:lvl w:ilvl="0" w:tplc="B596AD74">
      <w:numFmt w:val="bullet"/>
      <w:lvlText w:val="-"/>
      <w:lvlJc w:val="left"/>
      <w:pPr>
        <w:ind w:left="855" w:hanging="49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647C1C"/>
    <w:multiLevelType w:val="hybridMultilevel"/>
    <w:tmpl w:val="1D3CDB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D70896"/>
    <w:multiLevelType w:val="hybridMultilevel"/>
    <w:tmpl w:val="24BCA04E"/>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9" w15:restartNumberingAfterBreak="0">
    <w:nsid w:val="6C247AD7"/>
    <w:multiLevelType w:val="hybridMultilevel"/>
    <w:tmpl w:val="1D3CDB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0D03C66"/>
    <w:multiLevelType w:val="hybridMultilevel"/>
    <w:tmpl w:val="1D3CDB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28780809">
    <w:abstractNumId w:val="1"/>
  </w:num>
  <w:num w:numId="2" w16cid:durableId="581716586">
    <w:abstractNumId w:val="0"/>
  </w:num>
  <w:num w:numId="3" w16cid:durableId="1566332027">
    <w:abstractNumId w:val="8"/>
  </w:num>
  <w:num w:numId="4" w16cid:durableId="592321253">
    <w:abstractNumId w:val="3"/>
  </w:num>
  <w:num w:numId="5" w16cid:durableId="1808428133">
    <w:abstractNumId w:val="10"/>
  </w:num>
  <w:num w:numId="6" w16cid:durableId="176963760">
    <w:abstractNumId w:val="11"/>
  </w:num>
  <w:num w:numId="7" w16cid:durableId="2025326577">
    <w:abstractNumId w:val="6"/>
  </w:num>
  <w:num w:numId="8" w16cid:durableId="1686905241">
    <w:abstractNumId w:val="7"/>
  </w:num>
  <w:num w:numId="9" w16cid:durableId="479854602">
    <w:abstractNumId w:val="2"/>
  </w:num>
  <w:num w:numId="10" w16cid:durableId="95908907">
    <w:abstractNumId w:val="9"/>
  </w:num>
  <w:num w:numId="11" w16cid:durableId="1646230422">
    <w:abstractNumId w:val="4"/>
  </w:num>
  <w:num w:numId="12" w16cid:durableId="58361444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perus, G.J. (Gert)">
    <w15:presenceInfo w15:providerId="AD" w15:userId="S::gert.kuperus@rvo.nl::29cbf9ca6f31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638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1166"/>
    <w:rsid w:val="00013957"/>
    <w:rsid w:val="00015AA5"/>
    <w:rsid w:val="00020189"/>
    <w:rsid w:val="00020EE4"/>
    <w:rsid w:val="00026447"/>
    <w:rsid w:val="00027113"/>
    <w:rsid w:val="00031851"/>
    <w:rsid w:val="00033426"/>
    <w:rsid w:val="00034312"/>
    <w:rsid w:val="00034A84"/>
    <w:rsid w:val="000357B5"/>
    <w:rsid w:val="00035E67"/>
    <w:rsid w:val="00036BCB"/>
    <w:rsid w:val="00037202"/>
    <w:rsid w:val="000425A7"/>
    <w:rsid w:val="00044809"/>
    <w:rsid w:val="00047105"/>
    <w:rsid w:val="0005083E"/>
    <w:rsid w:val="00052D8C"/>
    <w:rsid w:val="00053695"/>
    <w:rsid w:val="00056A56"/>
    <w:rsid w:val="00057B03"/>
    <w:rsid w:val="0006026C"/>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2E76"/>
    <w:rsid w:val="0011314E"/>
    <w:rsid w:val="00115DF6"/>
    <w:rsid w:val="00116A14"/>
    <w:rsid w:val="00123082"/>
    <w:rsid w:val="00123704"/>
    <w:rsid w:val="001241E7"/>
    <w:rsid w:val="001253BC"/>
    <w:rsid w:val="00126008"/>
    <w:rsid w:val="00126364"/>
    <w:rsid w:val="001269DC"/>
    <w:rsid w:val="001270C7"/>
    <w:rsid w:val="0012794F"/>
    <w:rsid w:val="001302C9"/>
    <w:rsid w:val="00130D04"/>
    <w:rsid w:val="00131EF6"/>
    <w:rsid w:val="0013492D"/>
    <w:rsid w:val="0013745A"/>
    <w:rsid w:val="001376FC"/>
    <w:rsid w:val="001421E9"/>
    <w:rsid w:val="001429A1"/>
    <w:rsid w:val="00142BCD"/>
    <w:rsid w:val="00143599"/>
    <w:rsid w:val="001436BC"/>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973A5"/>
    <w:rsid w:val="001A2505"/>
    <w:rsid w:val="001A5A7C"/>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079D"/>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36E48"/>
    <w:rsid w:val="002428E3"/>
    <w:rsid w:val="00255231"/>
    <w:rsid w:val="00256DFF"/>
    <w:rsid w:val="00260BAF"/>
    <w:rsid w:val="00261554"/>
    <w:rsid w:val="0026271B"/>
    <w:rsid w:val="002650F7"/>
    <w:rsid w:val="00265105"/>
    <w:rsid w:val="00265866"/>
    <w:rsid w:val="00267186"/>
    <w:rsid w:val="0027340F"/>
    <w:rsid w:val="00274EAC"/>
    <w:rsid w:val="00275F51"/>
    <w:rsid w:val="00280F74"/>
    <w:rsid w:val="00281158"/>
    <w:rsid w:val="00283ECC"/>
    <w:rsid w:val="00284E8A"/>
    <w:rsid w:val="002860A3"/>
    <w:rsid w:val="00286998"/>
    <w:rsid w:val="00287C4A"/>
    <w:rsid w:val="00291E34"/>
    <w:rsid w:val="00294859"/>
    <w:rsid w:val="00296818"/>
    <w:rsid w:val="00296C2E"/>
    <w:rsid w:val="002A0FD8"/>
    <w:rsid w:val="002A12EB"/>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22BB6"/>
    <w:rsid w:val="00333776"/>
    <w:rsid w:val="00336F14"/>
    <w:rsid w:val="00336F1D"/>
    <w:rsid w:val="003375DF"/>
    <w:rsid w:val="00341847"/>
    <w:rsid w:val="00341D5E"/>
    <w:rsid w:val="00342938"/>
    <w:rsid w:val="00343A3E"/>
    <w:rsid w:val="0034654E"/>
    <w:rsid w:val="00353D56"/>
    <w:rsid w:val="00354EAC"/>
    <w:rsid w:val="003568EE"/>
    <w:rsid w:val="003572B3"/>
    <w:rsid w:val="00360D4C"/>
    <w:rsid w:val="0036223B"/>
    <w:rsid w:val="0036252A"/>
    <w:rsid w:val="003639A4"/>
    <w:rsid w:val="00364D9D"/>
    <w:rsid w:val="00366248"/>
    <w:rsid w:val="003737A8"/>
    <w:rsid w:val="0037461E"/>
    <w:rsid w:val="00374748"/>
    <w:rsid w:val="00375132"/>
    <w:rsid w:val="00383906"/>
    <w:rsid w:val="00383DA1"/>
    <w:rsid w:val="00390409"/>
    <w:rsid w:val="00392826"/>
    <w:rsid w:val="003952EB"/>
    <w:rsid w:val="00395330"/>
    <w:rsid w:val="0039744C"/>
    <w:rsid w:val="003A06C8"/>
    <w:rsid w:val="003A0D7C"/>
    <w:rsid w:val="003A1F4E"/>
    <w:rsid w:val="003A4166"/>
    <w:rsid w:val="003A74F5"/>
    <w:rsid w:val="003B0B1E"/>
    <w:rsid w:val="003B3EF2"/>
    <w:rsid w:val="003B58E3"/>
    <w:rsid w:val="003B710C"/>
    <w:rsid w:val="003B7612"/>
    <w:rsid w:val="003B7EE7"/>
    <w:rsid w:val="003C18C0"/>
    <w:rsid w:val="003C2994"/>
    <w:rsid w:val="003C7E4F"/>
    <w:rsid w:val="003D39EC"/>
    <w:rsid w:val="003E1393"/>
    <w:rsid w:val="003E1CB4"/>
    <w:rsid w:val="003E3DD5"/>
    <w:rsid w:val="003E6121"/>
    <w:rsid w:val="003F21A3"/>
    <w:rsid w:val="003F2744"/>
    <w:rsid w:val="003F44B7"/>
    <w:rsid w:val="003F4A16"/>
    <w:rsid w:val="003F672A"/>
    <w:rsid w:val="003F6A7B"/>
    <w:rsid w:val="0040017E"/>
    <w:rsid w:val="0040213A"/>
    <w:rsid w:val="00403818"/>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6B63"/>
    <w:rsid w:val="004679AB"/>
    <w:rsid w:val="004716A4"/>
    <w:rsid w:val="00471D17"/>
    <w:rsid w:val="00480485"/>
    <w:rsid w:val="004816AE"/>
    <w:rsid w:val="004818A0"/>
    <w:rsid w:val="00483F0B"/>
    <w:rsid w:val="00484D4C"/>
    <w:rsid w:val="004866F4"/>
    <w:rsid w:val="00492A5E"/>
    <w:rsid w:val="00492ACF"/>
    <w:rsid w:val="00494238"/>
    <w:rsid w:val="00496C3A"/>
    <w:rsid w:val="004A27D1"/>
    <w:rsid w:val="004A3F3F"/>
    <w:rsid w:val="004B02EC"/>
    <w:rsid w:val="004B4012"/>
    <w:rsid w:val="004B5452"/>
    <w:rsid w:val="004B5465"/>
    <w:rsid w:val="004B63F8"/>
    <w:rsid w:val="004B7A11"/>
    <w:rsid w:val="004C071B"/>
    <w:rsid w:val="004D29FC"/>
    <w:rsid w:val="004E13BE"/>
    <w:rsid w:val="004E32F0"/>
    <w:rsid w:val="004E3FA5"/>
    <w:rsid w:val="004E46AB"/>
    <w:rsid w:val="004E6B40"/>
    <w:rsid w:val="004E7352"/>
    <w:rsid w:val="004E74C1"/>
    <w:rsid w:val="004F4E1D"/>
    <w:rsid w:val="004F79EE"/>
    <w:rsid w:val="00505031"/>
    <w:rsid w:val="00506FF4"/>
    <w:rsid w:val="00510AEE"/>
    <w:rsid w:val="00510D21"/>
    <w:rsid w:val="00515A33"/>
    <w:rsid w:val="00516022"/>
    <w:rsid w:val="00521CEE"/>
    <w:rsid w:val="00526917"/>
    <w:rsid w:val="00527A8F"/>
    <w:rsid w:val="00527F06"/>
    <w:rsid w:val="00530ED1"/>
    <w:rsid w:val="00534880"/>
    <w:rsid w:val="00535E7C"/>
    <w:rsid w:val="005437D3"/>
    <w:rsid w:val="00545BA6"/>
    <w:rsid w:val="005464AE"/>
    <w:rsid w:val="00547202"/>
    <w:rsid w:val="0055793F"/>
    <w:rsid w:val="0056454C"/>
    <w:rsid w:val="0056637A"/>
    <w:rsid w:val="00573041"/>
    <w:rsid w:val="005779BA"/>
    <w:rsid w:val="00580826"/>
    <w:rsid w:val="0058315C"/>
    <w:rsid w:val="00585D73"/>
    <w:rsid w:val="00585E2E"/>
    <w:rsid w:val="005866B5"/>
    <w:rsid w:val="005903FB"/>
    <w:rsid w:val="00596DEE"/>
    <w:rsid w:val="005971EF"/>
    <w:rsid w:val="005A03A3"/>
    <w:rsid w:val="005A03FB"/>
    <w:rsid w:val="005A2A76"/>
    <w:rsid w:val="005A30E0"/>
    <w:rsid w:val="005B070D"/>
    <w:rsid w:val="005B1360"/>
    <w:rsid w:val="005B30FE"/>
    <w:rsid w:val="005B4B66"/>
    <w:rsid w:val="005B4F97"/>
    <w:rsid w:val="005B718B"/>
    <w:rsid w:val="005B77E3"/>
    <w:rsid w:val="005C164B"/>
    <w:rsid w:val="005C1A3A"/>
    <w:rsid w:val="005C312E"/>
    <w:rsid w:val="005C3FE0"/>
    <w:rsid w:val="005C6425"/>
    <w:rsid w:val="005C740C"/>
    <w:rsid w:val="005D0300"/>
    <w:rsid w:val="005D125A"/>
    <w:rsid w:val="005D1BD9"/>
    <w:rsid w:val="005D65CB"/>
    <w:rsid w:val="005E060A"/>
    <w:rsid w:val="005E25A8"/>
    <w:rsid w:val="005E26AA"/>
    <w:rsid w:val="005E34CF"/>
    <w:rsid w:val="005E6CB8"/>
    <w:rsid w:val="005F06A8"/>
    <w:rsid w:val="005F0E31"/>
    <w:rsid w:val="005F2E31"/>
    <w:rsid w:val="005F2F08"/>
    <w:rsid w:val="005F2F97"/>
    <w:rsid w:val="005F4704"/>
    <w:rsid w:val="005F4D34"/>
    <w:rsid w:val="005F707F"/>
    <w:rsid w:val="00603461"/>
    <w:rsid w:val="00603734"/>
    <w:rsid w:val="00604859"/>
    <w:rsid w:val="006048F4"/>
    <w:rsid w:val="00605686"/>
    <w:rsid w:val="0060660A"/>
    <w:rsid w:val="006066D2"/>
    <w:rsid w:val="00607CEF"/>
    <w:rsid w:val="00612294"/>
    <w:rsid w:val="0061284B"/>
    <w:rsid w:val="00613749"/>
    <w:rsid w:val="00613BF3"/>
    <w:rsid w:val="00614CA0"/>
    <w:rsid w:val="006164F9"/>
    <w:rsid w:val="00617A44"/>
    <w:rsid w:val="00625CD0"/>
    <w:rsid w:val="0063205D"/>
    <w:rsid w:val="00632230"/>
    <w:rsid w:val="00632528"/>
    <w:rsid w:val="00635DE3"/>
    <w:rsid w:val="0064101A"/>
    <w:rsid w:val="006419E5"/>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87DCF"/>
    <w:rsid w:val="00694186"/>
    <w:rsid w:val="006A074F"/>
    <w:rsid w:val="006A0E8D"/>
    <w:rsid w:val="006A4816"/>
    <w:rsid w:val="006A5E73"/>
    <w:rsid w:val="006B03AF"/>
    <w:rsid w:val="006B3124"/>
    <w:rsid w:val="006B3DE7"/>
    <w:rsid w:val="006B43C3"/>
    <w:rsid w:val="006B4E59"/>
    <w:rsid w:val="006B7CA1"/>
    <w:rsid w:val="006C005A"/>
    <w:rsid w:val="006C2301"/>
    <w:rsid w:val="006C2535"/>
    <w:rsid w:val="006D2DEB"/>
    <w:rsid w:val="006D49FF"/>
    <w:rsid w:val="006D4B0D"/>
    <w:rsid w:val="006D60B4"/>
    <w:rsid w:val="006D75E1"/>
    <w:rsid w:val="006E229A"/>
    <w:rsid w:val="006E2563"/>
    <w:rsid w:val="006E263E"/>
    <w:rsid w:val="006E3546"/>
    <w:rsid w:val="006E4336"/>
    <w:rsid w:val="006E4824"/>
    <w:rsid w:val="006E7216"/>
    <w:rsid w:val="006F0F93"/>
    <w:rsid w:val="006F35FA"/>
    <w:rsid w:val="006F5A7C"/>
    <w:rsid w:val="00701DD0"/>
    <w:rsid w:val="007026EB"/>
    <w:rsid w:val="00703AEF"/>
    <w:rsid w:val="0070410B"/>
    <w:rsid w:val="00711E82"/>
    <w:rsid w:val="00714730"/>
    <w:rsid w:val="00714F6A"/>
    <w:rsid w:val="00715237"/>
    <w:rsid w:val="0071562C"/>
    <w:rsid w:val="00715F39"/>
    <w:rsid w:val="00721405"/>
    <w:rsid w:val="007254A5"/>
    <w:rsid w:val="00725748"/>
    <w:rsid w:val="00727A42"/>
    <w:rsid w:val="00730DE9"/>
    <w:rsid w:val="0073144A"/>
    <w:rsid w:val="00734319"/>
    <w:rsid w:val="0073455C"/>
    <w:rsid w:val="0073720D"/>
    <w:rsid w:val="00737E37"/>
    <w:rsid w:val="007402E0"/>
    <w:rsid w:val="00740CA6"/>
    <w:rsid w:val="0074258D"/>
    <w:rsid w:val="00742AB9"/>
    <w:rsid w:val="00744B41"/>
    <w:rsid w:val="0075204A"/>
    <w:rsid w:val="00754196"/>
    <w:rsid w:val="007548D1"/>
    <w:rsid w:val="00754FBF"/>
    <w:rsid w:val="007553DC"/>
    <w:rsid w:val="0076016D"/>
    <w:rsid w:val="007608FD"/>
    <w:rsid w:val="00760D7B"/>
    <w:rsid w:val="00773E3C"/>
    <w:rsid w:val="0077423E"/>
    <w:rsid w:val="00775344"/>
    <w:rsid w:val="00775B0A"/>
    <w:rsid w:val="007777DF"/>
    <w:rsid w:val="00777FF5"/>
    <w:rsid w:val="00783559"/>
    <w:rsid w:val="007844B6"/>
    <w:rsid w:val="00784B79"/>
    <w:rsid w:val="00784DF0"/>
    <w:rsid w:val="0078627B"/>
    <w:rsid w:val="007902D2"/>
    <w:rsid w:val="00791E41"/>
    <w:rsid w:val="00792BCB"/>
    <w:rsid w:val="00792CF0"/>
    <w:rsid w:val="007A13E0"/>
    <w:rsid w:val="007A4105"/>
    <w:rsid w:val="007A474C"/>
    <w:rsid w:val="007B0171"/>
    <w:rsid w:val="007B0280"/>
    <w:rsid w:val="007B533A"/>
    <w:rsid w:val="007B6309"/>
    <w:rsid w:val="007C3309"/>
    <w:rsid w:val="007C406E"/>
    <w:rsid w:val="007C4DF4"/>
    <w:rsid w:val="007C5E4D"/>
    <w:rsid w:val="007D46AD"/>
    <w:rsid w:val="007D69D3"/>
    <w:rsid w:val="007D7AE9"/>
    <w:rsid w:val="007E0A34"/>
    <w:rsid w:val="007E11DE"/>
    <w:rsid w:val="007E4724"/>
    <w:rsid w:val="007F01EA"/>
    <w:rsid w:val="007F387D"/>
    <w:rsid w:val="007F428E"/>
    <w:rsid w:val="007F4CD0"/>
    <w:rsid w:val="007F5291"/>
    <w:rsid w:val="00803770"/>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3682"/>
    <w:rsid w:val="00884A74"/>
    <w:rsid w:val="00891692"/>
    <w:rsid w:val="00892317"/>
    <w:rsid w:val="008934B7"/>
    <w:rsid w:val="00897E22"/>
    <w:rsid w:val="008A0194"/>
    <w:rsid w:val="008A23B9"/>
    <w:rsid w:val="008A36EA"/>
    <w:rsid w:val="008A422D"/>
    <w:rsid w:val="008A7B11"/>
    <w:rsid w:val="008B3929"/>
    <w:rsid w:val="008B3C2F"/>
    <w:rsid w:val="008B4CB3"/>
    <w:rsid w:val="008B54B2"/>
    <w:rsid w:val="008B6FB5"/>
    <w:rsid w:val="008C06C3"/>
    <w:rsid w:val="008C09CA"/>
    <w:rsid w:val="008C2E94"/>
    <w:rsid w:val="008C3112"/>
    <w:rsid w:val="008C46FD"/>
    <w:rsid w:val="008C559B"/>
    <w:rsid w:val="008C67AF"/>
    <w:rsid w:val="008C6A62"/>
    <w:rsid w:val="008C73D7"/>
    <w:rsid w:val="008D7408"/>
    <w:rsid w:val="008E14D3"/>
    <w:rsid w:val="008E5845"/>
    <w:rsid w:val="008E7B8A"/>
    <w:rsid w:val="008F0C84"/>
    <w:rsid w:val="008F2143"/>
    <w:rsid w:val="008F58F1"/>
    <w:rsid w:val="009000B7"/>
    <w:rsid w:val="009010E6"/>
    <w:rsid w:val="0090180E"/>
    <w:rsid w:val="009019B4"/>
    <w:rsid w:val="00903F64"/>
    <w:rsid w:val="00904D09"/>
    <w:rsid w:val="00910642"/>
    <w:rsid w:val="00911B0D"/>
    <w:rsid w:val="009124EA"/>
    <w:rsid w:val="00912A6F"/>
    <w:rsid w:val="00917821"/>
    <w:rsid w:val="00921823"/>
    <w:rsid w:val="0092236C"/>
    <w:rsid w:val="009262A8"/>
    <w:rsid w:val="009311C8"/>
    <w:rsid w:val="00932B30"/>
    <w:rsid w:val="00932E93"/>
    <w:rsid w:val="00933376"/>
    <w:rsid w:val="009336FC"/>
    <w:rsid w:val="009344F0"/>
    <w:rsid w:val="009360F6"/>
    <w:rsid w:val="00942355"/>
    <w:rsid w:val="009432B0"/>
    <w:rsid w:val="009452A4"/>
    <w:rsid w:val="009467E3"/>
    <w:rsid w:val="0094692B"/>
    <w:rsid w:val="00950C0D"/>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380E"/>
    <w:rsid w:val="009B424D"/>
    <w:rsid w:val="009B449F"/>
    <w:rsid w:val="009B5A2C"/>
    <w:rsid w:val="009C069E"/>
    <w:rsid w:val="009C1AC6"/>
    <w:rsid w:val="009C33B2"/>
    <w:rsid w:val="009C4F04"/>
    <w:rsid w:val="009D0CD6"/>
    <w:rsid w:val="009D6569"/>
    <w:rsid w:val="009D6654"/>
    <w:rsid w:val="009E042D"/>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1E8"/>
    <w:rsid w:val="00AD3A3C"/>
    <w:rsid w:val="00AD6325"/>
    <w:rsid w:val="00AE11B7"/>
    <w:rsid w:val="00AE3CB6"/>
    <w:rsid w:val="00AF0612"/>
    <w:rsid w:val="00AF2E75"/>
    <w:rsid w:val="00B019AB"/>
    <w:rsid w:val="00B03581"/>
    <w:rsid w:val="00B05009"/>
    <w:rsid w:val="00B060CE"/>
    <w:rsid w:val="00B06C4D"/>
    <w:rsid w:val="00B123B1"/>
    <w:rsid w:val="00B222D9"/>
    <w:rsid w:val="00B23449"/>
    <w:rsid w:val="00B254CA"/>
    <w:rsid w:val="00B265C8"/>
    <w:rsid w:val="00B26CCF"/>
    <w:rsid w:val="00B275B1"/>
    <w:rsid w:val="00B316B9"/>
    <w:rsid w:val="00B35331"/>
    <w:rsid w:val="00B4361B"/>
    <w:rsid w:val="00B51544"/>
    <w:rsid w:val="00B523B1"/>
    <w:rsid w:val="00B52E8F"/>
    <w:rsid w:val="00B531DD"/>
    <w:rsid w:val="00B60860"/>
    <w:rsid w:val="00B60898"/>
    <w:rsid w:val="00B60956"/>
    <w:rsid w:val="00B65726"/>
    <w:rsid w:val="00B65F12"/>
    <w:rsid w:val="00B66409"/>
    <w:rsid w:val="00B70711"/>
    <w:rsid w:val="00B70926"/>
    <w:rsid w:val="00B71DC2"/>
    <w:rsid w:val="00B73546"/>
    <w:rsid w:val="00B74DD5"/>
    <w:rsid w:val="00B74F88"/>
    <w:rsid w:val="00B76A6E"/>
    <w:rsid w:val="00B839BF"/>
    <w:rsid w:val="00B849B3"/>
    <w:rsid w:val="00B8540C"/>
    <w:rsid w:val="00B90A7C"/>
    <w:rsid w:val="00B93893"/>
    <w:rsid w:val="00B93B57"/>
    <w:rsid w:val="00BA65A1"/>
    <w:rsid w:val="00BB1670"/>
    <w:rsid w:val="00BB5B57"/>
    <w:rsid w:val="00BB68E3"/>
    <w:rsid w:val="00BC12A3"/>
    <w:rsid w:val="00BC192E"/>
    <w:rsid w:val="00BC1A30"/>
    <w:rsid w:val="00BC3B53"/>
    <w:rsid w:val="00BC433F"/>
    <w:rsid w:val="00BC4B75"/>
    <w:rsid w:val="00BC56F5"/>
    <w:rsid w:val="00BD7FA4"/>
    <w:rsid w:val="00BE3ED5"/>
    <w:rsid w:val="00BE6BD1"/>
    <w:rsid w:val="00BE6F30"/>
    <w:rsid w:val="00BF036E"/>
    <w:rsid w:val="00BF061D"/>
    <w:rsid w:val="00BF37A3"/>
    <w:rsid w:val="00BF3C14"/>
    <w:rsid w:val="00C049E4"/>
    <w:rsid w:val="00C051C6"/>
    <w:rsid w:val="00C05520"/>
    <w:rsid w:val="00C078A9"/>
    <w:rsid w:val="00C11DB9"/>
    <w:rsid w:val="00C12E90"/>
    <w:rsid w:val="00C146D2"/>
    <w:rsid w:val="00C15D98"/>
    <w:rsid w:val="00C206F1"/>
    <w:rsid w:val="00C26079"/>
    <w:rsid w:val="00C32724"/>
    <w:rsid w:val="00C32BCC"/>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7A4"/>
    <w:rsid w:val="00C90846"/>
    <w:rsid w:val="00C942F8"/>
    <w:rsid w:val="00C954EB"/>
    <w:rsid w:val="00CA0A69"/>
    <w:rsid w:val="00CA0E76"/>
    <w:rsid w:val="00CA1326"/>
    <w:rsid w:val="00CA1F86"/>
    <w:rsid w:val="00CA3661"/>
    <w:rsid w:val="00CA47D3"/>
    <w:rsid w:val="00CA6006"/>
    <w:rsid w:val="00CB105E"/>
    <w:rsid w:val="00CB11F6"/>
    <w:rsid w:val="00CB5A73"/>
    <w:rsid w:val="00CC0732"/>
    <w:rsid w:val="00CC2F27"/>
    <w:rsid w:val="00CC4BE1"/>
    <w:rsid w:val="00CD0705"/>
    <w:rsid w:val="00CD1CC5"/>
    <w:rsid w:val="00CD4CAA"/>
    <w:rsid w:val="00CD604A"/>
    <w:rsid w:val="00CD6791"/>
    <w:rsid w:val="00CE149E"/>
    <w:rsid w:val="00CE2EA9"/>
    <w:rsid w:val="00CE74D9"/>
    <w:rsid w:val="00CE7B6D"/>
    <w:rsid w:val="00CF053F"/>
    <w:rsid w:val="00CF0C85"/>
    <w:rsid w:val="00CF3D4F"/>
    <w:rsid w:val="00CF72A4"/>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393A"/>
    <w:rsid w:val="00D2536E"/>
    <w:rsid w:val="00D279AE"/>
    <w:rsid w:val="00D30E07"/>
    <w:rsid w:val="00D325D7"/>
    <w:rsid w:val="00D332AF"/>
    <w:rsid w:val="00D35921"/>
    <w:rsid w:val="00D4042B"/>
    <w:rsid w:val="00D405AB"/>
    <w:rsid w:val="00D41056"/>
    <w:rsid w:val="00D4243F"/>
    <w:rsid w:val="00D42741"/>
    <w:rsid w:val="00D4457D"/>
    <w:rsid w:val="00D461FE"/>
    <w:rsid w:val="00D46E41"/>
    <w:rsid w:val="00D46ED6"/>
    <w:rsid w:val="00D477AF"/>
    <w:rsid w:val="00D500BA"/>
    <w:rsid w:val="00D5423B"/>
    <w:rsid w:val="00D54F4E"/>
    <w:rsid w:val="00D55865"/>
    <w:rsid w:val="00D56274"/>
    <w:rsid w:val="00D6060A"/>
    <w:rsid w:val="00D60BA4"/>
    <w:rsid w:val="00D613F9"/>
    <w:rsid w:val="00D61A00"/>
    <w:rsid w:val="00D620B2"/>
    <w:rsid w:val="00D643F0"/>
    <w:rsid w:val="00D72421"/>
    <w:rsid w:val="00D73F97"/>
    <w:rsid w:val="00D75100"/>
    <w:rsid w:val="00D755E3"/>
    <w:rsid w:val="00D80642"/>
    <w:rsid w:val="00D8076E"/>
    <w:rsid w:val="00D80CCE"/>
    <w:rsid w:val="00D80E1F"/>
    <w:rsid w:val="00D860CA"/>
    <w:rsid w:val="00D91888"/>
    <w:rsid w:val="00DA220F"/>
    <w:rsid w:val="00DA2D8C"/>
    <w:rsid w:val="00DA6453"/>
    <w:rsid w:val="00DA73CA"/>
    <w:rsid w:val="00DA7412"/>
    <w:rsid w:val="00DB1102"/>
    <w:rsid w:val="00DB4742"/>
    <w:rsid w:val="00DB63F1"/>
    <w:rsid w:val="00DB7E98"/>
    <w:rsid w:val="00DC2C9A"/>
    <w:rsid w:val="00DC69C1"/>
    <w:rsid w:val="00DC7FB4"/>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07928"/>
    <w:rsid w:val="00E108A9"/>
    <w:rsid w:val="00E10DC6"/>
    <w:rsid w:val="00E11F8E"/>
    <w:rsid w:val="00E14146"/>
    <w:rsid w:val="00E145EA"/>
    <w:rsid w:val="00E20637"/>
    <w:rsid w:val="00E21888"/>
    <w:rsid w:val="00E243C7"/>
    <w:rsid w:val="00E308E5"/>
    <w:rsid w:val="00E33124"/>
    <w:rsid w:val="00E34870"/>
    <w:rsid w:val="00E34943"/>
    <w:rsid w:val="00E34D41"/>
    <w:rsid w:val="00E364EF"/>
    <w:rsid w:val="00E3740C"/>
    <w:rsid w:val="00E40C83"/>
    <w:rsid w:val="00E40DA7"/>
    <w:rsid w:val="00E41868"/>
    <w:rsid w:val="00E426A4"/>
    <w:rsid w:val="00E42D18"/>
    <w:rsid w:val="00E42D22"/>
    <w:rsid w:val="00E43E49"/>
    <w:rsid w:val="00E46F6A"/>
    <w:rsid w:val="00E50A17"/>
    <w:rsid w:val="00E52721"/>
    <w:rsid w:val="00E533AB"/>
    <w:rsid w:val="00E55830"/>
    <w:rsid w:val="00E57CA8"/>
    <w:rsid w:val="00E62EB7"/>
    <w:rsid w:val="00E634E3"/>
    <w:rsid w:val="00E659A6"/>
    <w:rsid w:val="00E675C3"/>
    <w:rsid w:val="00E7294B"/>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426D"/>
    <w:rsid w:val="00EA75C1"/>
    <w:rsid w:val="00EB02E8"/>
    <w:rsid w:val="00EB12E8"/>
    <w:rsid w:val="00EB2178"/>
    <w:rsid w:val="00EB25D5"/>
    <w:rsid w:val="00EB7550"/>
    <w:rsid w:val="00EC237D"/>
    <w:rsid w:val="00EC2768"/>
    <w:rsid w:val="00EC290F"/>
    <w:rsid w:val="00EC3A66"/>
    <w:rsid w:val="00EC4A6A"/>
    <w:rsid w:val="00EC652F"/>
    <w:rsid w:val="00EC7BE5"/>
    <w:rsid w:val="00ED0488"/>
    <w:rsid w:val="00ED5257"/>
    <w:rsid w:val="00EE1A75"/>
    <w:rsid w:val="00EE4A1F"/>
    <w:rsid w:val="00EE4BF3"/>
    <w:rsid w:val="00EE521F"/>
    <w:rsid w:val="00EF0E11"/>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508A9"/>
    <w:rsid w:val="00F5178E"/>
    <w:rsid w:val="00F53F91"/>
    <w:rsid w:val="00F54A8A"/>
    <w:rsid w:val="00F55A9E"/>
    <w:rsid w:val="00F56459"/>
    <w:rsid w:val="00F57321"/>
    <w:rsid w:val="00F60AAB"/>
    <w:rsid w:val="00F61A72"/>
    <w:rsid w:val="00F635A3"/>
    <w:rsid w:val="00F64855"/>
    <w:rsid w:val="00F662E7"/>
    <w:rsid w:val="00F66F13"/>
    <w:rsid w:val="00F70D0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0787"/>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f">
      <v:fill color="white" on="f"/>
      <v:stroke on="f"/>
    </o:shapedefaults>
    <o:shapelayout v:ext="edit">
      <o:idmap v:ext="edit" data="1"/>
    </o:shapelayout>
  </w:shapeDefaults>
  <w:decimalSymbol w:val=","/>
  <w:listSeparator w:val=";"/>
  <w14:docId w14:val="4B019C60"/>
  <w15:docId w15:val="{90B170D4-529D-48F3-8D6E-54C55101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70D00"/>
    <w:pPr>
      <w:spacing w:line="240" w:lineRule="atLeast"/>
    </w:pPr>
    <w:rPr>
      <w:rFonts w:ascii="Verdana" w:hAnsi="Verdana"/>
      <w:sz w:val="18"/>
      <w:szCs w:val="24"/>
    </w:rPr>
  </w:style>
  <w:style w:type="paragraph" w:styleId="Kop1">
    <w:name w:val="heading 1"/>
    <w:basedOn w:val="Standaard"/>
    <w:next w:val="Standaard"/>
    <w:qFormat/>
    <w:rsid w:val="00F70D00"/>
    <w:pPr>
      <w:pageBreakBefore/>
      <w:widowControl w:val="0"/>
      <w:numPr>
        <w:numId w:val="2"/>
      </w:numPr>
      <w:spacing w:after="360" w:line="300" w:lineRule="atLeast"/>
      <w:contextualSpacing/>
      <w:outlineLvl w:val="0"/>
    </w:pPr>
    <w:rPr>
      <w:rFonts w:cs="Arial"/>
      <w:bCs/>
      <w:kern w:val="32"/>
      <w:sz w:val="24"/>
      <w:szCs w:val="18"/>
    </w:rPr>
  </w:style>
  <w:style w:type="paragraph" w:styleId="Kop2">
    <w:name w:val="heading 2"/>
    <w:basedOn w:val="Kop1"/>
    <w:next w:val="Standaard"/>
    <w:qFormat/>
    <w:rsid w:val="00F70D00"/>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numPr>
        <w:ilvl w:val="4"/>
        <w:numId w:val="2"/>
      </w:num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rsid w:val="00EB02E8"/>
    <w:rPr>
      <w:sz w:val="16"/>
      <w:szCs w:val="16"/>
    </w:rPr>
  </w:style>
  <w:style w:type="paragraph" w:styleId="Tekstopmerking">
    <w:name w:val="annotation text"/>
    <w:basedOn w:val="Standaard"/>
    <w:link w:val="TekstopmerkingChar"/>
    <w:rsid w:val="00EB02E8"/>
    <w:pPr>
      <w:spacing w:line="240" w:lineRule="auto"/>
    </w:pPr>
    <w:rPr>
      <w:sz w:val="20"/>
      <w:szCs w:val="20"/>
    </w:rPr>
  </w:style>
  <w:style w:type="character" w:customStyle="1" w:styleId="TekstopmerkingChar">
    <w:name w:val="Tekst opmerking Char"/>
    <w:basedOn w:val="Standaardalinea-lettertype"/>
    <w:link w:val="Tekstopmerking"/>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 w:type="paragraph" w:styleId="Revisie">
    <w:name w:val="Revision"/>
    <w:hidden/>
    <w:uiPriority w:val="99"/>
    <w:semiHidden/>
    <w:rsid w:val="00011166"/>
    <w:rPr>
      <w:rFonts w:ascii="Verdana" w:hAnsi="Verdana"/>
      <w:sz w:val="18"/>
      <w:szCs w:val="24"/>
    </w:rPr>
  </w:style>
  <w:style w:type="character" w:styleId="Onopgelostemelding">
    <w:name w:val="Unresolved Mention"/>
    <w:basedOn w:val="Standaardalinea-lettertype"/>
    <w:uiPriority w:val="99"/>
    <w:semiHidden/>
    <w:unhideWhenUsed/>
    <w:rsid w:val="00284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38668476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 w:id="211112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UCEZteam9@rvo.nl" TargetMode="External"/><Relationship Id="rId18" Type="http://schemas.openxmlformats.org/officeDocument/2006/relationships/hyperlink" Target="mailto:IUCEZteam9@rvo.n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3851CC5B4B4743AC4448D511915E82" ma:contentTypeVersion="0" ma:contentTypeDescription="Een nieuw document maken." ma:contentTypeScope="" ma:versionID="8641d5558e673483b387edf2b183b69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C9D9B-A13D-4BA2-8CEA-17CA3EFBE69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27404FEB-579E-4B92-B49F-F775F84D0B8D}">
  <ds:schemaRefs>
    <ds:schemaRef ds:uri="http://schemas.openxmlformats.org/officeDocument/2006/bibliography"/>
  </ds:schemaRefs>
</ds:datastoreItem>
</file>

<file path=customXml/itemProps3.xml><?xml version="1.0" encoding="utf-8"?>
<ds:datastoreItem xmlns:ds="http://schemas.openxmlformats.org/officeDocument/2006/customXml" ds:itemID="{58C13B91-754A-4068-983D-EA7DE4C61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DFB62B-D603-49A8-8A19-1A793A64A972}">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RijksRapport</Template>
  <TotalTime>14</TotalTime>
  <Pages>14</Pages>
  <Words>1681</Words>
  <Characters>11699</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Ministerie van EZ</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Beugelsdijk, mr. E.P. (Erik)</dc:creator>
  <cp:lastModifiedBy>Maren, M. van (Marloes)</cp:lastModifiedBy>
  <cp:revision>7</cp:revision>
  <cp:lastPrinted>2016-11-01T09:41:00Z</cp:lastPrinted>
  <dcterms:created xsi:type="dcterms:W3CDTF">2021-10-04T13:43:00Z</dcterms:created>
  <dcterms:modified xsi:type="dcterms:W3CDTF">2023-05-09T06:01:00Z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ContentTypeId">
    <vt:lpwstr>0x010100323851CC5B4B4743AC4448D511915E82</vt:lpwstr>
  </property>
  <property fmtid="{D5CDD505-2E9C-101B-9397-08002B2CF9AE}" pid="6" name="IsMyDocuments">
    <vt:bool>true</vt:bool>
  </property>
</Properties>
</file>